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80"/>
        <w:gridCol w:w="7"/>
        <w:gridCol w:w="32"/>
        <w:gridCol w:w="377"/>
        <w:gridCol w:w="79"/>
        <w:gridCol w:w="43"/>
        <w:gridCol w:w="139"/>
        <w:gridCol w:w="126"/>
        <w:gridCol w:w="162"/>
        <w:gridCol w:w="142"/>
        <w:gridCol w:w="279"/>
        <w:gridCol w:w="144"/>
        <w:gridCol w:w="283"/>
        <w:gridCol w:w="3749"/>
        <w:gridCol w:w="166"/>
        <w:gridCol w:w="499"/>
        <w:gridCol w:w="467"/>
        <w:gridCol w:w="241"/>
        <w:gridCol w:w="610"/>
        <w:gridCol w:w="227"/>
        <w:gridCol w:w="1529"/>
      </w:tblGrid>
      <w:tr w:rsidR="008F6547" w:rsidRPr="008F6547" w14:paraId="3D4FFBFA" w14:textId="77777777" w:rsidTr="006028C7">
        <w:trPr>
          <w:trHeight w:val="284"/>
        </w:trPr>
        <w:tc>
          <w:tcPr>
            <w:tcW w:w="6208" w:type="dxa"/>
            <w:gridSpan w:val="15"/>
            <w:vMerge w:val="restart"/>
            <w:noWrap/>
            <w:tcMar>
              <w:left w:w="28" w:type="dxa"/>
            </w:tcMar>
          </w:tcPr>
          <w:p w14:paraId="79590D60" w14:textId="77777777" w:rsidR="008F6547" w:rsidRPr="00195757" w:rsidRDefault="00195757" w:rsidP="00586235">
            <w:pPr>
              <w:jc w:val="left"/>
              <w:rPr>
                <w:b/>
                <w:u w:val="single"/>
              </w:rPr>
            </w:pPr>
            <w:r w:rsidRPr="00195757">
              <w:rPr>
                <w:b/>
                <w:sz w:val="16"/>
                <w:szCs w:val="16"/>
                <w:u w:val="single"/>
              </w:rPr>
              <w:t>Kreis Recklinghausen – Der Landrat</w:t>
            </w:r>
          </w:p>
        </w:tc>
        <w:tc>
          <w:tcPr>
            <w:tcW w:w="3573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14:paraId="68631CAD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5E5D522E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828B93" w14:textId="77777777" w:rsidR="008F6547" w:rsidRPr="008F6547" w:rsidRDefault="008F6547" w:rsidP="008F6547"/>
        </w:tc>
        <w:tc>
          <w:tcPr>
            <w:tcW w:w="3573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6B315380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70FB284E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D269224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0BC14A58" w14:textId="358DC030" w:rsidR="008F6547" w:rsidRPr="008F6547" w:rsidRDefault="00A76148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3074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114DCE97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13DCA3E5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46340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16475FA4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063BB0">
              <w:fldChar w:fldCharType="separate"/>
            </w:r>
            <w:r w:rsidRPr="008F6547">
              <w:fldChar w:fldCharType="end"/>
            </w:r>
          </w:p>
        </w:tc>
        <w:tc>
          <w:tcPr>
            <w:tcW w:w="3074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4B2CE1BB" w14:textId="77777777" w:rsidR="008F6547" w:rsidRPr="008F6547" w:rsidRDefault="008F6547" w:rsidP="008F6547">
            <w:r w:rsidRPr="008F6547">
              <w:t>Beschränkte Ausschreibung</w:t>
            </w:r>
            <w:r w:rsidR="00101564">
              <w:t xml:space="preserve"> mit Teilnahmewettbewerb</w:t>
            </w:r>
          </w:p>
        </w:tc>
      </w:tr>
      <w:tr w:rsidR="006E0531" w:rsidRPr="008F6547" w14:paraId="1BF3E267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883D52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0FA51DF3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063BB0">
              <w:fldChar w:fldCharType="separate"/>
            </w:r>
            <w:r w:rsidRPr="008F6547">
              <w:fldChar w:fldCharType="end"/>
            </w:r>
          </w:p>
        </w:tc>
        <w:tc>
          <w:tcPr>
            <w:tcW w:w="3074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4C7ABEBB" w14:textId="77777777" w:rsidR="006E0531" w:rsidRPr="008F6547" w:rsidRDefault="006E0531" w:rsidP="005E77BC">
            <w:r>
              <w:t xml:space="preserve">Beschränkte Ausschreibung </w:t>
            </w:r>
            <w:r w:rsidR="00101564">
              <w:t xml:space="preserve">ohne </w:t>
            </w:r>
            <w:r>
              <w:t>Teilnahmewettbewerb</w:t>
            </w:r>
          </w:p>
        </w:tc>
      </w:tr>
      <w:tr w:rsidR="008F6547" w:rsidRPr="008F6547" w14:paraId="155FB3BF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41546B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3508641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063BB0">
              <w:fldChar w:fldCharType="separate"/>
            </w:r>
            <w:r w:rsidRPr="008F6547">
              <w:fldChar w:fldCharType="end"/>
            </w:r>
          </w:p>
        </w:tc>
        <w:tc>
          <w:tcPr>
            <w:tcW w:w="3074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14:paraId="033B4F59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8F6547" w:rsidRPr="008F6547" w14:paraId="538B3368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7F5286" w14:textId="77777777" w:rsidR="008F6547" w:rsidRPr="008F6547" w:rsidRDefault="008F6547" w:rsidP="008F6547"/>
        </w:tc>
        <w:tc>
          <w:tcPr>
            <w:tcW w:w="3573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168DA8A3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0CC80BF9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3FED7B" w14:textId="77777777" w:rsidR="008F6547" w:rsidRPr="008F6547" w:rsidRDefault="008F6547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5865337" w14:textId="7A3DA363" w:rsidR="008F6547" w:rsidRPr="008F6547" w:rsidRDefault="008F6547" w:rsidP="008F6547">
            <w:r w:rsidRPr="008F6547">
              <w:t>Datum</w:t>
            </w:r>
            <w:r w:rsidR="007B048E">
              <w:t xml:space="preserve"> </w:t>
            </w:r>
            <w:r w:rsidR="00063BB0">
              <w:t>15.06</w:t>
            </w:r>
            <w:r w:rsidR="00272940">
              <w:t>.</w:t>
            </w:r>
            <w:r w:rsidR="00F66027">
              <w:t>2026</w:t>
            </w:r>
          </w:p>
        </w:tc>
        <w:tc>
          <w:tcPr>
            <w:tcW w:w="15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D331C0D" w14:textId="37CAB3CC" w:rsidR="008F6547" w:rsidRPr="008F6547" w:rsidRDefault="008F6547" w:rsidP="008F6547">
            <w:r w:rsidRPr="008F6547">
              <w:t>Uhrzeit</w:t>
            </w:r>
            <w:r w:rsidR="00F66027">
              <w:t xml:space="preserve"> </w:t>
            </w:r>
            <w:r w:rsidR="00A87755">
              <w:t>10</w:t>
            </w:r>
            <w:r w:rsidR="00F66027">
              <w:t xml:space="preserve">:00 </w:t>
            </w:r>
          </w:p>
        </w:tc>
      </w:tr>
      <w:tr w:rsidR="00362A49" w:rsidRPr="008F6547" w14:paraId="452ABAEE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7FFC7C" w14:textId="77777777" w:rsidR="00362A49" w:rsidRPr="008F6547" w:rsidRDefault="00362A49" w:rsidP="008F6547"/>
        </w:tc>
        <w:tc>
          <w:tcPr>
            <w:tcW w:w="3573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606279E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64E7F44D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5210D5" w14:textId="77777777" w:rsidR="00362A49" w:rsidRPr="008F6547" w:rsidRDefault="00362A49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5C8316" w14:textId="454102A3" w:rsidR="00362A49" w:rsidRPr="008F6547" w:rsidRDefault="00362A49" w:rsidP="008F6547">
            <w:r w:rsidRPr="008F6547">
              <w:t>Datum</w:t>
            </w:r>
            <w:r w:rsidR="00F66027">
              <w:t xml:space="preserve"> </w:t>
            </w:r>
            <w:r w:rsidR="00063BB0">
              <w:t>15.06.</w:t>
            </w:r>
            <w:r w:rsidR="00F66027">
              <w:t>2026</w:t>
            </w:r>
          </w:p>
        </w:tc>
        <w:tc>
          <w:tcPr>
            <w:tcW w:w="15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1DB650" w14:textId="30833163" w:rsidR="00362A49" w:rsidRPr="008F6547" w:rsidRDefault="00362A49" w:rsidP="008F6547">
            <w:r w:rsidRPr="008F6547">
              <w:t>Uhrzeit</w:t>
            </w:r>
            <w:r w:rsidR="00F66027">
              <w:t xml:space="preserve"> </w:t>
            </w:r>
            <w:r w:rsidR="00A87755">
              <w:t>10</w:t>
            </w:r>
            <w:r w:rsidR="00F66027">
              <w:t>:00</w:t>
            </w:r>
          </w:p>
        </w:tc>
      </w:tr>
      <w:tr w:rsidR="008F6547" w:rsidRPr="008F6547" w14:paraId="74D2A191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9414A0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18E8121F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3074" w:type="dxa"/>
            <w:gridSpan w:val="5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1A0BFA7E" w14:textId="77777777" w:rsidR="00032E33" w:rsidRDefault="00032E33" w:rsidP="00032E33">
            <w:r>
              <w:t>Kreishaus</w:t>
            </w:r>
          </w:p>
          <w:p w14:paraId="58957556" w14:textId="77777777" w:rsidR="00032E33" w:rsidRDefault="00032E33" w:rsidP="00032E33">
            <w:r>
              <w:t>Kurt-Schumacher-Allee 1</w:t>
            </w:r>
          </w:p>
          <w:p w14:paraId="78C33B9B" w14:textId="77777777" w:rsidR="008F6547" w:rsidRPr="008E12D3" w:rsidRDefault="00032E33" w:rsidP="00032E33">
            <w:r>
              <w:t>45657 Recklinghausen</w:t>
            </w:r>
          </w:p>
        </w:tc>
      </w:tr>
      <w:tr w:rsidR="008F6547" w:rsidRPr="008F6547" w14:paraId="2F5DF4A1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8D260B" w14:textId="77777777" w:rsidR="008F6547" w:rsidRPr="008F6547" w:rsidRDefault="008F6547" w:rsidP="008F6547"/>
        </w:tc>
        <w:tc>
          <w:tcPr>
            <w:tcW w:w="120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F96343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236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61F76E" w14:textId="77777777" w:rsidR="008F6547" w:rsidRPr="008E12D3" w:rsidRDefault="00032E33" w:rsidP="008F6547">
            <w:r>
              <w:t xml:space="preserve">1.4.06 </w:t>
            </w:r>
            <w:r w:rsidR="009B1265">
              <w:t>/</w:t>
            </w:r>
            <w:r>
              <w:t xml:space="preserve"> 1.4.07</w:t>
            </w:r>
          </w:p>
        </w:tc>
      </w:tr>
      <w:tr w:rsidR="008F6547" w:rsidRPr="008F6547" w14:paraId="5D04EB5D" w14:textId="77777777" w:rsidTr="006028C7">
        <w:trPr>
          <w:trHeight w:val="284"/>
        </w:trPr>
        <w:tc>
          <w:tcPr>
            <w:tcW w:w="6208" w:type="dxa"/>
            <w:gridSpan w:val="15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7E8AC5" w14:textId="77777777" w:rsidR="008F6547" w:rsidRPr="008F6547" w:rsidRDefault="008F6547" w:rsidP="008F6547"/>
        </w:tc>
        <w:tc>
          <w:tcPr>
            <w:tcW w:w="3573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B9E8FF2" w14:textId="1948B66F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6027">
              <w:t xml:space="preserve"> </w:t>
            </w:r>
            <w:r w:rsidR="00063BB0">
              <w:t>13.08.</w:t>
            </w:r>
            <w:r w:rsidR="00F66027">
              <w:t>2026</w:t>
            </w:r>
          </w:p>
        </w:tc>
      </w:tr>
      <w:tr w:rsidR="00E82F50" w:rsidRPr="008F6547" w14:paraId="09B00231" w14:textId="77777777" w:rsidTr="006028C7">
        <w:trPr>
          <w:trHeight w:val="284"/>
        </w:trPr>
        <w:tc>
          <w:tcPr>
            <w:tcW w:w="6208" w:type="dxa"/>
            <w:gridSpan w:val="15"/>
            <w:noWrap/>
            <w:tcMar>
              <w:left w:w="28" w:type="dxa"/>
            </w:tcMar>
            <w:vAlign w:val="center"/>
          </w:tcPr>
          <w:p w14:paraId="20C62E52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3573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14:paraId="6DEBC9F7" w14:textId="77777777" w:rsidR="00E82F50" w:rsidRPr="008F6547" w:rsidRDefault="00E82F50" w:rsidP="008F6547"/>
        </w:tc>
      </w:tr>
      <w:tr w:rsidR="008F6547" w:rsidRPr="008F6547" w14:paraId="640757E8" w14:textId="77777777" w:rsidTr="006028C7">
        <w:trPr>
          <w:trHeight w:val="284"/>
        </w:trPr>
        <w:tc>
          <w:tcPr>
            <w:tcW w:w="6208" w:type="dxa"/>
            <w:gridSpan w:val="15"/>
            <w:noWrap/>
            <w:tcMar>
              <w:left w:w="28" w:type="dxa"/>
            </w:tcMar>
            <w:vAlign w:val="center"/>
          </w:tcPr>
          <w:p w14:paraId="4050D636" w14:textId="77777777" w:rsidR="008F6547" w:rsidRPr="00586235" w:rsidRDefault="008F6547" w:rsidP="008F6547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3573" w:type="dxa"/>
            <w:gridSpan w:val="6"/>
            <w:noWrap/>
            <w:vAlign w:val="center"/>
          </w:tcPr>
          <w:p w14:paraId="7836A93C" w14:textId="77777777" w:rsidR="008F6547" w:rsidRPr="008F6547" w:rsidRDefault="008F6547" w:rsidP="008F6547"/>
        </w:tc>
      </w:tr>
      <w:tr w:rsidR="008F6547" w:rsidRPr="008F6547" w14:paraId="5180EF5D" w14:textId="77777777" w:rsidTr="006028C7">
        <w:trPr>
          <w:trHeight w:val="284"/>
        </w:trPr>
        <w:tc>
          <w:tcPr>
            <w:tcW w:w="6208" w:type="dxa"/>
            <w:gridSpan w:val="15"/>
            <w:noWrap/>
            <w:tcMar>
              <w:left w:w="28" w:type="dxa"/>
            </w:tcMar>
            <w:vAlign w:val="center"/>
          </w:tcPr>
          <w:p w14:paraId="08C45BE4" w14:textId="77777777" w:rsidR="008F6547" w:rsidRPr="00586235" w:rsidRDefault="00C44039" w:rsidP="0050306C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</w:t>
            </w:r>
            <w:r w:rsidR="0050306C">
              <w:rPr>
                <w:bCs/>
                <w:iCs/>
              </w:rPr>
              <w:t>äß</w:t>
            </w:r>
            <w:r>
              <w:rPr>
                <w:bCs/>
                <w:iCs/>
              </w:rPr>
              <w:t xml:space="preserve"> Abschnitt 1 </w:t>
            </w:r>
            <w:r w:rsidR="0050306C">
              <w:rPr>
                <w:bCs/>
                <w:iCs/>
              </w:rPr>
              <w:t xml:space="preserve">der </w:t>
            </w:r>
            <w:r>
              <w:rPr>
                <w:bCs/>
                <w:iCs/>
              </w:rPr>
              <w:t>VOB/A)</w:t>
            </w:r>
          </w:p>
        </w:tc>
        <w:tc>
          <w:tcPr>
            <w:tcW w:w="2044" w:type="dxa"/>
            <w:gridSpan w:val="5"/>
            <w:noWrap/>
            <w:vAlign w:val="center"/>
          </w:tcPr>
          <w:p w14:paraId="7005EFEC" w14:textId="77777777" w:rsidR="008F6547" w:rsidRPr="008F6547" w:rsidRDefault="008F6547" w:rsidP="008F6547"/>
        </w:tc>
        <w:tc>
          <w:tcPr>
            <w:tcW w:w="1529" w:type="dxa"/>
            <w:noWrap/>
            <w:vAlign w:val="center"/>
          </w:tcPr>
          <w:p w14:paraId="2ED2367C" w14:textId="77777777" w:rsidR="008F6547" w:rsidRPr="008F6547" w:rsidRDefault="008F6547" w:rsidP="008F6547"/>
        </w:tc>
      </w:tr>
      <w:tr w:rsidR="00C44039" w:rsidRPr="008F6547" w14:paraId="6F696424" w14:textId="77777777" w:rsidTr="006028C7">
        <w:trPr>
          <w:trHeight w:val="284"/>
        </w:trPr>
        <w:tc>
          <w:tcPr>
            <w:tcW w:w="1866" w:type="dxa"/>
            <w:gridSpan w:val="11"/>
            <w:noWrap/>
            <w:tcMar>
              <w:left w:w="28" w:type="dxa"/>
            </w:tcMar>
            <w:vAlign w:val="center"/>
          </w:tcPr>
          <w:p w14:paraId="5A6BA517" w14:textId="77777777" w:rsidR="00C44039" w:rsidRPr="008F6547" w:rsidDel="00B9692F" w:rsidRDefault="00C44039" w:rsidP="008F6547"/>
        </w:tc>
        <w:tc>
          <w:tcPr>
            <w:tcW w:w="7915" w:type="dxa"/>
            <w:gridSpan w:val="10"/>
            <w:noWrap/>
            <w:vAlign w:val="center"/>
          </w:tcPr>
          <w:p w14:paraId="6EA9492E" w14:textId="77777777" w:rsidR="00C44039" w:rsidRDefault="00C44039" w:rsidP="008F6547"/>
        </w:tc>
      </w:tr>
      <w:tr w:rsidR="00C44039" w:rsidRPr="008F6547" w14:paraId="0F385DD7" w14:textId="77777777" w:rsidTr="006028C7">
        <w:trPr>
          <w:trHeight w:val="284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3933B1CA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1C92B9C9" w14:textId="77777777" w:rsidTr="006028C7">
        <w:trPr>
          <w:trHeight w:val="284"/>
        </w:trPr>
        <w:tc>
          <w:tcPr>
            <w:tcW w:w="1866" w:type="dxa"/>
            <w:gridSpan w:val="11"/>
            <w:noWrap/>
            <w:tcMar>
              <w:left w:w="28" w:type="dxa"/>
            </w:tcMar>
            <w:vAlign w:val="center"/>
          </w:tcPr>
          <w:p w14:paraId="0074B137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915" w:type="dxa"/>
            <w:gridSpan w:val="10"/>
            <w:noWrap/>
            <w:vAlign w:val="center"/>
          </w:tcPr>
          <w:p w14:paraId="17BF2FA0" w14:textId="77777777" w:rsidR="008F6547" w:rsidRPr="006A5D4D" w:rsidRDefault="00B721AD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B9692F" w:rsidRPr="008F6547" w14:paraId="75894A55" w14:textId="77777777" w:rsidTr="006028C7">
        <w:trPr>
          <w:trHeight w:val="284"/>
        </w:trPr>
        <w:tc>
          <w:tcPr>
            <w:tcW w:w="1866" w:type="dxa"/>
            <w:gridSpan w:val="11"/>
            <w:vMerge w:val="restart"/>
            <w:noWrap/>
            <w:tcMar>
              <w:left w:w="28" w:type="dxa"/>
            </w:tcMar>
            <w:vAlign w:val="center"/>
          </w:tcPr>
          <w:p w14:paraId="43EE1CE3" w14:textId="77777777" w:rsidR="00B9692F" w:rsidRPr="008F6547" w:rsidRDefault="00B9692F" w:rsidP="008F6547"/>
        </w:tc>
        <w:tc>
          <w:tcPr>
            <w:tcW w:w="7915" w:type="dxa"/>
            <w:gridSpan w:val="10"/>
            <w:tcBorders>
              <w:bottom w:val="single" w:sz="4" w:space="0" w:color="808080"/>
            </w:tcBorders>
            <w:vAlign w:val="center"/>
          </w:tcPr>
          <w:p w14:paraId="20D70FE3" w14:textId="4449C354" w:rsidR="00B9692F" w:rsidRPr="008F6547" w:rsidRDefault="00F66027" w:rsidP="008F6547">
            <w:r>
              <w:t>Kreishaus Sanierung Recklinghausen</w:t>
            </w:r>
          </w:p>
        </w:tc>
      </w:tr>
      <w:tr w:rsidR="00B9692F" w:rsidRPr="008F6547" w14:paraId="61F47F23" w14:textId="77777777" w:rsidTr="006028C7">
        <w:trPr>
          <w:trHeight w:val="284"/>
        </w:trPr>
        <w:tc>
          <w:tcPr>
            <w:tcW w:w="1866" w:type="dxa"/>
            <w:gridSpan w:val="11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F59B09" w14:textId="77777777" w:rsidR="00B9692F" w:rsidRPr="008F6547" w:rsidRDefault="00B9692F" w:rsidP="008F6547"/>
        </w:tc>
        <w:tc>
          <w:tcPr>
            <w:tcW w:w="7915" w:type="dxa"/>
            <w:gridSpan w:val="10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F49815D" w14:textId="77777777" w:rsidR="00B9692F" w:rsidRPr="008F6547" w:rsidRDefault="00B9692F" w:rsidP="008F6547"/>
        </w:tc>
      </w:tr>
      <w:tr w:rsidR="008F6547" w:rsidRPr="006A5D4D" w14:paraId="6DE86204" w14:textId="77777777" w:rsidTr="006028C7">
        <w:trPr>
          <w:trHeight w:val="284"/>
        </w:trPr>
        <w:tc>
          <w:tcPr>
            <w:tcW w:w="1866" w:type="dxa"/>
            <w:gridSpan w:val="11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BE3DF3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915" w:type="dxa"/>
            <w:gridSpan w:val="10"/>
            <w:tcBorders>
              <w:top w:val="single" w:sz="4" w:space="0" w:color="808080"/>
            </w:tcBorders>
            <w:noWrap/>
            <w:vAlign w:val="center"/>
          </w:tcPr>
          <w:p w14:paraId="4C5B841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3C201C9E" w14:textId="77777777" w:rsidTr="006028C7">
        <w:trPr>
          <w:trHeight w:val="284"/>
        </w:trPr>
        <w:tc>
          <w:tcPr>
            <w:tcW w:w="1866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051B9B" w14:textId="5D2CBF2B" w:rsidR="00B9692F" w:rsidRPr="008F6547" w:rsidRDefault="00195757" w:rsidP="008F6547">
            <w:r>
              <w:t>(ZV)</w:t>
            </w:r>
            <w:r w:rsidR="00F66027">
              <w:t>23-</w:t>
            </w:r>
            <w:r w:rsidR="00A87755">
              <w:t>008</w:t>
            </w:r>
            <w:r w:rsidR="007B048E">
              <w:t>/26</w:t>
            </w:r>
            <w:r>
              <w:t>-</w:t>
            </w:r>
          </w:p>
        </w:tc>
        <w:tc>
          <w:tcPr>
            <w:tcW w:w="7915" w:type="dxa"/>
            <w:gridSpan w:val="10"/>
            <w:tcBorders>
              <w:bottom w:val="single" w:sz="4" w:space="0" w:color="808080"/>
            </w:tcBorders>
            <w:vAlign w:val="center"/>
          </w:tcPr>
          <w:p w14:paraId="6A00CF5D" w14:textId="15079173" w:rsidR="00B9692F" w:rsidRPr="008F6547" w:rsidRDefault="00F66027" w:rsidP="008F6547">
            <w:r>
              <w:t>VE 2.</w:t>
            </w:r>
            <w:r w:rsidR="00A87755">
              <w:t>325 Schlosserarbeiten,</w:t>
            </w:r>
            <w:r>
              <w:t xml:space="preserve"> 2. BA</w:t>
            </w:r>
          </w:p>
        </w:tc>
      </w:tr>
      <w:tr w:rsidR="008F6547" w:rsidRPr="008F6547" w14:paraId="3346A5D0" w14:textId="77777777" w:rsidTr="006028C7">
        <w:trPr>
          <w:trHeight w:val="397"/>
        </w:trPr>
        <w:tc>
          <w:tcPr>
            <w:tcW w:w="9781" w:type="dxa"/>
            <w:gridSpan w:val="21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F6C093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1BCFEE2F" w14:textId="77777777" w:rsidTr="006028C7">
        <w:trPr>
          <w:trHeight w:val="397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853F14F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294" w:type="dxa"/>
            <w:gridSpan w:val="19"/>
            <w:noWrap/>
            <w:vAlign w:val="center"/>
          </w:tcPr>
          <w:p w14:paraId="075D27E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4A39BDCD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12F135D4" w14:textId="77777777" w:rsidR="00B12A50" w:rsidRPr="006A5D4D" w:rsidRDefault="00B12A5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4AAAB4B2" w14:textId="77777777" w:rsidR="00B12A50" w:rsidRPr="004749BE" w:rsidRDefault="00B12A50" w:rsidP="00B60037">
            <w:r w:rsidRPr="006A5D4D">
              <w:t>212</w:t>
            </w:r>
          </w:p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11E2F0BA" w14:textId="77777777" w:rsidR="00B12A50" w:rsidRPr="00520D3B" w:rsidRDefault="00A250A6" w:rsidP="002E5FDE">
            <w:pPr>
              <w:ind w:left="288"/>
            </w:pPr>
            <w:r>
              <w:t>Teilnahme</w:t>
            </w:r>
            <w:r w:rsidRPr="004749BE">
              <w:t>bedingungen</w:t>
            </w:r>
          </w:p>
        </w:tc>
      </w:tr>
      <w:tr w:rsidR="003E7E5A" w:rsidRPr="00520D3B" w14:paraId="2E7B7BAB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4333E16" w14:textId="77777777" w:rsidR="003E7E5A" w:rsidRPr="006A5D4D" w:rsidRDefault="00A97EF7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5CE198F3" w14:textId="77777777" w:rsidR="003E7E5A" w:rsidRPr="004749BE" w:rsidRDefault="008F41F1" w:rsidP="00BE52D0">
            <w:r>
              <w:t>216</w:t>
            </w:r>
          </w:p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55B57CA4" w14:textId="77777777" w:rsidR="003E7E5A" w:rsidRPr="001C5934" w:rsidRDefault="008F41F1" w:rsidP="002E5FDE">
            <w:pPr>
              <w:ind w:left="288"/>
              <w:rPr>
                <w:highlight w:val="yellow"/>
              </w:rPr>
            </w:pPr>
            <w:r>
              <w:t xml:space="preserve">Verzeichnis der im Vergabeverfahren vorzulegenden </w:t>
            </w:r>
            <w:r w:rsidR="00465E3B" w:rsidRPr="00465E3B">
              <w:t>Unterlagen</w:t>
            </w:r>
          </w:p>
        </w:tc>
      </w:tr>
      <w:tr w:rsidR="00B849C3" w:rsidRPr="00520D3B" w14:paraId="72B5B91F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52440BAA" w14:textId="77777777" w:rsidR="00B849C3" w:rsidRPr="006A5D4D" w:rsidRDefault="00B849C3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1780499C" w14:textId="77777777" w:rsidR="00B849C3" w:rsidRPr="004749BE" w:rsidRDefault="00B849C3" w:rsidP="00B60037">
            <w:r>
              <w:t>227</w:t>
            </w:r>
          </w:p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2F9498C6" w14:textId="77777777" w:rsidR="00B849C3" w:rsidRPr="004749BE" w:rsidRDefault="00B849C3" w:rsidP="002E5FDE">
            <w:pPr>
              <w:ind w:left="288"/>
            </w:pPr>
            <w:r>
              <w:t>Zuschlagskriterien</w:t>
            </w:r>
          </w:p>
        </w:tc>
      </w:tr>
      <w:tr w:rsidR="00B60037" w:rsidRPr="00520D3B" w14:paraId="5E3A56A7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408BC842" w14:textId="77777777" w:rsidR="00B60037" w:rsidRPr="006A5D4D" w:rsidRDefault="00B60037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4D8E5854" w14:textId="77777777" w:rsidR="00B60037" w:rsidRPr="004749BE" w:rsidRDefault="00B60037" w:rsidP="00B60037">
            <w:r w:rsidRPr="004749BE">
              <w:t>242</w:t>
            </w:r>
          </w:p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68DF6BE0" w14:textId="77777777" w:rsidR="00B60037" w:rsidRPr="001C5934" w:rsidRDefault="00B60037" w:rsidP="002E5FDE">
            <w:pPr>
              <w:ind w:left="288"/>
              <w:rPr>
                <w:highlight w:val="yellow"/>
              </w:rPr>
            </w:pPr>
            <w:r w:rsidRPr="004749BE">
              <w:t>Instandhaltung</w:t>
            </w:r>
          </w:p>
        </w:tc>
      </w:tr>
      <w:tr w:rsidR="003E7E5A" w:rsidRPr="00520D3B" w14:paraId="58758DB9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F1B1C2E" w14:textId="77777777" w:rsidR="003E7E5A" w:rsidRPr="007E75E9" w:rsidRDefault="00195757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4E1516E8" w14:textId="77777777" w:rsidR="003E7E5A" w:rsidRPr="004749BE" w:rsidRDefault="003E7E5A" w:rsidP="00BE52D0"/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1A1CA869" w14:textId="77777777" w:rsidR="003E7E5A" w:rsidRPr="004749BE" w:rsidRDefault="00195757" w:rsidP="002E5FDE">
            <w:pPr>
              <w:ind w:left="288"/>
            </w:pPr>
            <w:r w:rsidRPr="00195757">
              <w:t>Information DSGVO</w:t>
            </w:r>
            <w:r>
              <w:t xml:space="preserve"> (Formular 322a VHB NRW)</w:t>
            </w:r>
          </w:p>
        </w:tc>
      </w:tr>
      <w:tr w:rsidR="003E7E5A" w:rsidRPr="00520D3B" w14:paraId="6A141E6F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0CADA49" w14:textId="77777777" w:rsidR="003E7E5A" w:rsidRPr="007E75E9" w:rsidRDefault="00195757" w:rsidP="00674A7C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7124E175" w14:textId="77777777" w:rsidR="003E7E5A" w:rsidRPr="004749BE" w:rsidRDefault="003E7E5A" w:rsidP="00674A7C"/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2EEA3586" w14:textId="77777777" w:rsidR="003E7E5A" w:rsidRPr="004749BE" w:rsidRDefault="00195757" w:rsidP="002E5FDE">
            <w:pPr>
              <w:ind w:left="288"/>
            </w:pPr>
            <w:r w:rsidRPr="00195757">
              <w:t>Hinweise Einreichung Teilnahmeantr</w:t>
            </w:r>
            <w:r>
              <w:t>ä</w:t>
            </w:r>
            <w:r w:rsidRPr="00195757">
              <w:t>ge</w:t>
            </w:r>
            <w:r>
              <w:t>/</w:t>
            </w:r>
            <w:r w:rsidRPr="00195757">
              <w:t>Angebote</w:t>
            </w:r>
            <w:r>
              <w:t xml:space="preserve"> (Formular </w:t>
            </w:r>
            <w:r w:rsidRPr="00195757">
              <w:t>312_322</w:t>
            </w:r>
            <w:r>
              <w:t xml:space="preserve"> VHB NRW)</w:t>
            </w:r>
          </w:p>
        </w:tc>
      </w:tr>
      <w:tr w:rsidR="00B60037" w:rsidRPr="00520D3B" w14:paraId="1DCDCD27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0E0707A" w14:textId="77777777" w:rsidR="00B60037" w:rsidRPr="006A5D4D" w:rsidRDefault="00B60037" w:rsidP="00674A7C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5D47BE3A" w14:textId="77777777" w:rsidR="00B60037" w:rsidRPr="004749BE" w:rsidRDefault="00B60037" w:rsidP="00674A7C"/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2459A2F8" w14:textId="77777777" w:rsidR="00B60037" w:rsidRPr="004749BE" w:rsidRDefault="00C0714E" w:rsidP="002E5FDE">
            <w:pPr>
              <w:ind w:left="288"/>
            </w:pPr>
            <w:r w:rsidRPr="00C0714E">
              <w:t>Bieterinformation GAEB-Datei</w:t>
            </w:r>
          </w:p>
        </w:tc>
      </w:tr>
      <w:tr w:rsidR="002E5FDE" w:rsidRPr="00520D3B" w14:paraId="1A58151D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B440876" w14:textId="77777777" w:rsidR="002E5FDE" w:rsidRPr="006A5D4D" w:rsidRDefault="002E5FDE" w:rsidP="002E5FDE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5"/>
            <w:shd w:val="clear" w:color="auto" w:fill="auto"/>
            <w:noWrap/>
            <w:vAlign w:val="center"/>
          </w:tcPr>
          <w:p w14:paraId="7C059904" w14:textId="77777777" w:rsidR="002E5FDE" w:rsidRPr="004749BE" w:rsidRDefault="002E5FDE" w:rsidP="002E5FDE"/>
        </w:tc>
        <w:tc>
          <w:tcPr>
            <w:tcW w:w="8624" w:type="dxa"/>
            <w:gridSpan w:val="14"/>
            <w:shd w:val="clear" w:color="auto" w:fill="auto"/>
            <w:vAlign w:val="center"/>
          </w:tcPr>
          <w:p w14:paraId="7DCC1BEB" w14:textId="77777777" w:rsidR="002E5FDE" w:rsidRPr="004749BE" w:rsidRDefault="002E5FDE" w:rsidP="002E5FDE">
            <w:pPr>
              <w:ind w:left="288"/>
            </w:pPr>
          </w:p>
        </w:tc>
      </w:tr>
      <w:tr w:rsidR="002E5FDE" w:rsidRPr="00520D3B" w14:paraId="5C4C65B2" w14:textId="77777777" w:rsidTr="006028C7">
        <w:trPr>
          <w:trHeight w:val="397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402EAE0F" w14:textId="77777777" w:rsidR="002E5FDE" w:rsidDel="00B9692F" w:rsidRDefault="002E5FDE" w:rsidP="002E5FDE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294" w:type="dxa"/>
            <w:gridSpan w:val="19"/>
            <w:noWrap/>
            <w:vAlign w:val="center"/>
          </w:tcPr>
          <w:p w14:paraId="59D85BF3" w14:textId="77777777" w:rsidR="002E5FDE" w:rsidRPr="00520D3B" w:rsidRDefault="002E5FDE" w:rsidP="002E5FDE">
            <w:pPr>
              <w:spacing w:before="120"/>
            </w:pPr>
            <w:r w:rsidRPr="00D249E6">
              <w:rPr>
                <w:b/>
              </w:rPr>
              <w:t>die beim Bieter verbleiben und Vertragsbestandteil werden:</w:t>
            </w:r>
          </w:p>
        </w:tc>
      </w:tr>
      <w:tr w:rsidR="002E5FDE" w:rsidRPr="00520D3B" w14:paraId="5EA8BF92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9E6577F" w14:textId="77777777" w:rsidR="002E5FDE" w:rsidRPr="006A5D4D" w:rsidRDefault="002E5FDE" w:rsidP="002E5FDE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14B78A51" w14:textId="77777777" w:rsidR="002E5FDE" w:rsidRPr="004749BE" w:rsidRDefault="002E5FDE" w:rsidP="002E5FDE">
            <w:pPr>
              <w:rPr>
                <w:strike/>
              </w:rPr>
            </w:pP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6041FD8C" w14:textId="77777777" w:rsidR="002E5FDE" w:rsidRPr="001C5934" w:rsidRDefault="002E5FDE" w:rsidP="002E5FDE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2E5FDE" w:rsidRPr="00B9692F" w14:paraId="49FF3B0F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ACA2A78" w14:textId="77777777" w:rsidR="002E5FDE" w:rsidRPr="006A5D4D" w:rsidRDefault="002E5FDE" w:rsidP="002E5FDE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08CBFCB0" w14:textId="77777777" w:rsidR="002E5FDE" w:rsidRPr="00B9692F" w:rsidRDefault="002E5FDE" w:rsidP="002E5FDE">
            <w:pPr>
              <w:rPr>
                <w:i/>
              </w:rPr>
            </w:pPr>
            <w:r w:rsidRPr="00FE41B9">
              <w:t>214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14A99D2B" w14:textId="77777777" w:rsidR="002E5FDE" w:rsidRPr="00B9692F" w:rsidRDefault="002E5FDE" w:rsidP="002E5FDE">
            <w:r w:rsidRPr="00B9692F">
              <w:t>Besondere Vertrag</w:t>
            </w:r>
            <w:r>
              <w:t>s</w:t>
            </w:r>
            <w:r w:rsidRPr="00B9692F">
              <w:t>bedingungen</w:t>
            </w:r>
          </w:p>
        </w:tc>
      </w:tr>
      <w:tr w:rsidR="002E5FDE" w:rsidRPr="00520D3B" w14:paraId="57868AF1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5F899061" w14:textId="77777777" w:rsidR="002E5FDE" w:rsidRPr="007E75E9" w:rsidRDefault="002E5FDE" w:rsidP="002E5FDE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3B74C297" w14:textId="77777777" w:rsidR="002E5FDE" w:rsidRPr="004749BE" w:rsidRDefault="002E5FDE" w:rsidP="002E5FDE">
            <w:r>
              <w:t>215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0959DD2C" w14:textId="77777777" w:rsidR="002E5FDE" w:rsidRPr="004749BE" w:rsidRDefault="002E5FDE" w:rsidP="002E5FDE">
            <w:r w:rsidRPr="00195757">
              <w:t>Zusätzliche Vertragsbedingungen</w:t>
            </w:r>
          </w:p>
        </w:tc>
      </w:tr>
      <w:tr w:rsidR="002E5FDE" w:rsidRPr="00520D3B" w14:paraId="4AE4252C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5F8D34F6" w14:textId="77777777" w:rsidR="002E5FDE" w:rsidRPr="006A5D4D" w:rsidRDefault="002E5FDE" w:rsidP="002E5FDE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4735B368" w14:textId="77777777" w:rsidR="002E5FDE" w:rsidRPr="004749BE" w:rsidRDefault="002E5FDE" w:rsidP="002E5FDE">
            <w:r w:rsidRPr="004749BE">
              <w:t>225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72308827" w14:textId="77777777" w:rsidR="002E5FDE" w:rsidRPr="001C5934" w:rsidRDefault="002E5FDE" w:rsidP="002E5FDE">
            <w:pPr>
              <w:rPr>
                <w:highlight w:val="yellow"/>
              </w:rPr>
            </w:pPr>
            <w:r w:rsidRPr="004749BE">
              <w:t>Stoffpreisgleitklausel</w:t>
            </w:r>
          </w:p>
        </w:tc>
      </w:tr>
      <w:tr w:rsidR="002E5FDE" w:rsidRPr="00520D3B" w14:paraId="57E1B24F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D72DD21" w14:textId="77777777" w:rsidR="002E5FDE" w:rsidRPr="006A5D4D" w:rsidRDefault="002E5FDE" w:rsidP="002E5FDE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2A9A1428" w14:textId="77777777" w:rsidR="002E5FDE" w:rsidRPr="004749BE" w:rsidRDefault="002E5FDE" w:rsidP="002E5FDE">
            <w:r>
              <w:t>228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7403FBD9" w14:textId="77777777" w:rsidR="002E5FDE" w:rsidRPr="004749BE" w:rsidRDefault="002E5FDE" w:rsidP="002E5FDE">
            <w:r>
              <w:t>Nichteisenmetalle</w:t>
            </w:r>
          </w:p>
        </w:tc>
      </w:tr>
      <w:tr w:rsidR="002E5FDE" w:rsidRPr="00520D3B" w14:paraId="74348F8E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88271EB" w14:textId="77777777" w:rsidR="002E5FDE" w:rsidRPr="006A5D4D" w:rsidRDefault="002E5FDE" w:rsidP="002E5FDE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0F590975" w14:textId="77777777" w:rsidR="002E5FDE" w:rsidRPr="004749BE" w:rsidRDefault="002E5FDE" w:rsidP="002E5FDE">
            <w:r w:rsidRPr="004749BE">
              <w:t>241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65CC931C" w14:textId="77777777" w:rsidR="002E5FDE" w:rsidRPr="001C5934" w:rsidRDefault="002E5FDE" w:rsidP="002E5FDE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bookmarkStart w:id="1" w:name="Kontrollkästchen2"/>
      <w:tr w:rsidR="002E5FDE" w:rsidRPr="00520D3B" w14:paraId="0EF35AA1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1F743A7E" w14:textId="77777777" w:rsidR="002E5FDE" w:rsidRPr="006A5D4D" w:rsidRDefault="002E5FDE" w:rsidP="002E5FDE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48F4A9A6" w14:textId="77777777" w:rsidR="002E5FDE" w:rsidRPr="004749BE" w:rsidRDefault="002E5FDE" w:rsidP="002E5FDE">
            <w:r w:rsidRPr="004749BE">
              <w:t>244</w:t>
            </w:r>
          </w:p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6D1D0FC8" w14:textId="77777777" w:rsidR="002E5FDE" w:rsidRPr="001C5934" w:rsidRDefault="002E5FDE" w:rsidP="002E5FDE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2E5FDE" w:rsidRPr="00520D3B" w14:paraId="5DBFB2B7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8E8866A" w14:textId="77777777" w:rsidR="002E5FDE" w:rsidRPr="007E75E9" w:rsidRDefault="002E5FDE" w:rsidP="002E5FDE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7B7965A0" w14:textId="77777777" w:rsidR="002E5FDE" w:rsidRPr="004749BE" w:rsidRDefault="002E5FDE" w:rsidP="002E5FDE"/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7B3C9226" w14:textId="77777777" w:rsidR="002E5FDE" w:rsidRPr="004749BE" w:rsidRDefault="002E5FDE" w:rsidP="002E5FDE">
            <w:r w:rsidRPr="00195757">
              <w:t>Besondere Vertragsbedingungen TVgG NRW</w:t>
            </w:r>
            <w:r>
              <w:t xml:space="preserve"> (Formular 513 VHB NRW)</w:t>
            </w:r>
          </w:p>
        </w:tc>
      </w:tr>
      <w:tr w:rsidR="002E5FDE" w:rsidRPr="00520D3B" w14:paraId="4D2598C7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1E37FA83" w14:textId="77777777" w:rsidR="002E5FDE" w:rsidRPr="007E75E9" w:rsidRDefault="002E5FDE" w:rsidP="002E5FDE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649239DF" w14:textId="77777777" w:rsidR="002E5FDE" w:rsidRPr="004749BE" w:rsidRDefault="002E5FDE" w:rsidP="002E5FDE"/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58C30863" w14:textId="77777777" w:rsidR="002E5FDE" w:rsidRPr="004749BE" w:rsidRDefault="002E5FDE" w:rsidP="002E5FDE"/>
        </w:tc>
      </w:tr>
      <w:tr w:rsidR="002E5FDE" w:rsidRPr="00520D3B" w14:paraId="43040FAD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662E9D4" w14:textId="77777777" w:rsidR="002E5FDE" w:rsidRPr="007E75E9" w:rsidRDefault="002E5FDE" w:rsidP="002E5FDE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0BB13433" w14:textId="77777777" w:rsidR="002E5FDE" w:rsidRPr="004749BE" w:rsidRDefault="002E5FDE" w:rsidP="002E5FDE"/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282C3543" w14:textId="77777777" w:rsidR="002E5FDE" w:rsidRPr="004749BE" w:rsidRDefault="002E5FDE" w:rsidP="002E5FDE"/>
        </w:tc>
      </w:tr>
      <w:tr w:rsidR="002E5FDE" w:rsidRPr="004749BE" w14:paraId="201AB85A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DDA2C81" w14:textId="77777777" w:rsidR="002E5FDE" w:rsidRPr="007E75E9" w:rsidRDefault="002E5FDE" w:rsidP="002E5FDE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063BB0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7"/>
            <w:shd w:val="clear" w:color="auto" w:fill="auto"/>
            <w:noWrap/>
            <w:vAlign w:val="center"/>
          </w:tcPr>
          <w:p w14:paraId="05E9FD60" w14:textId="77777777" w:rsidR="002E5FDE" w:rsidRPr="004749BE" w:rsidRDefault="002E5FDE" w:rsidP="002E5FDE"/>
        </w:tc>
        <w:tc>
          <w:tcPr>
            <w:tcW w:w="8336" w:type="dxa"/>
            <w:gridSpan w:val="12"/>
            <w:shd w:val="clear" w:color="auto" w:fill="auto"/>
            <w:vAlign w:val="center"/>
          </w:tcPr>
          <w:p w14:paraId="7CA9FB4D" w14:textId="77777777" w:rsidR="002E5FDE" w:rsidRPr="004749BE" w:rsidRDefault="002E5FDE" w:rsidP="002E5FDE"/>
        </w:tc>
      </w:tr>
      <w:tr w:rsidR="002E5FDE" w:rsidRPr="00520D3B" w14:paraId="6F2D8F3F" w14:textId="77777777" w:rsidTr="006028C7">
        <w:trPr>
          <w:trHeight w:val="397"/>
        </w:trPr>
        <w:tc>
          <w:tcPr>
            <w:tcW w:w="487" w:type="dxa"/>
            <w:gridSpan w:val="2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F2671" w14:textId="77777777" w:rsidR="002E5FDE" w:rsidRDefault="002E5FDE" w:rsidP="002E5FDE">
            <w:pPr>
              <w:pStyle w:val="FormatvorlageFettLinks0cmHngend1cm"/>
              <w:spacing w:before="120"/>
            </w:pPr>
            <w:r>
              <w:t>C)</w:t>
            </w:r>
          </w:p>
        </w:tc>
        <w:tc>
          <w:tcPr>
            <w:tcW w:w="9294" w:type="dxa"/>
            <w:gridSpan w:val="19"/>
            <w:tcBorders>
              <w:bottom w:val="single" w:sz="4" w:space="0" w:color="auto"/>
            </w:tcBorders>
            <w:noWrap/>
            <w:vAlign w:val="center"/>
          </w:tcPr>
          <w:p w14:paraId="12129D69" w14:textId="77777777" w:rsidR="002E5FDE" w:rsidRPr="00F809DB" w:rsidRDefault="002E5FDE" w:rsidP="002E5FDE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die, soweit erforderlich, ausgefüllt mit dem Angebot einzureichen sind:</w:t>
            </w:r>
          </w:p>
        </w:tc>
      </w:tr>
      <w:tr w:rsidR="006028C7" w:rsidRPr="00520D3B" w14:paraId="63478FB1" w14:textId="77777777" w:rsidTr="006028C7">
        <w:trPr>
          <w:trHeight w:val="284"/>
        </w:trPr>
        <w:tc>
          <w:tcPr>
            <w:tcW w:w="978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1DD5661" w14:textId="77777777" w:rsidR="006028C7" w:rsidRPr="001C5934" w:rsidRDefault="006028C7" w:rsidP="006028C7">
            <w:pPr>
              <w:jc w:val="center"/>
              <w:rPr>
                <w:highlight w:val="yellow"/>
              </w:rPr>
            </w:pPr>
            <w:r w:rsidRPr="006028C7">
              <w:t>Siehe Formblatt 216</w:t>
            </w:r>
          </w:p>
        </w:tc>
      </w:tr>
      <w:tr w:rsidR="00AE144F" w:rsidRPr="00520D3B" w14:paraId="72BE51F2" w14:textId="77777777" w:rsidTr="006028C7">
        <w:trPr>
          <w:trHeight w:val="397"/>
        </w:trPr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B606BF1" w14:textId="77777777" w:rsidR="00AE144F" w:rsidRDefault="00AE144F" w:rsidP="00AE144F">
            <w:pPr>
              <w:pStyle w:val="FormatvorlageFettLinks0cmHngend1cm"/>
              <w:spacing w:before="120"/>
            </w:pPr>
            <w:r>
              <w:lastRenderedPageBreak/>
              <w:t>D)</w:t>
            </w:r>
          </w:p>
        </w:tc>
        <w:tc>
          <w:tcPr>
            <w:tcW w:w="9294" w:type="dxa"/>
            <w:gridSpan w:val="19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D19D2F1" w14:textId="77777777" w:rsidR="00AE144F" w:rsidRPr="00F809DB" w:rsidRDefault="00AE144F" w:rsidP="00AE144F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 ausgefüllt auf gesondertes Verlangen der Vergabestelle einzureichen sind:</w:t>
            </w:r>
          </w:p>
        </w:tc>
      </w:tr>
      <w:tr w:rsidR="006028C7" w:rsidRPr="00520D3B" w14:paraId="53E2224D" w14:textId="77777777" w:rsidTr="006028C7">
        <w:trPr>
          <w:trHeight w:val="284"/>
        </w:trPr>
        <w:tc>
          <w:tcPr>
            <w:tcW w:w="978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A5AAE6C" w14:textId="77777777" w:rsidR="006028C7" w:rsidRPr="00520D3B" w:rsidRDefault="006028C7" w:rsidP="006028C7">
            <w:pPr>
              <w:jc w:val="center"/>
            </w:pPr>
            <w:r>
              <w:t>Siehe Formblatt 216</w:t>
            </w:r>
          </w:p>
        </w:tc>
      </w:tr>
      <w:tr w:rsidR="00AE144F" w:rsidRPr="008A13F3" w14:paraId="3F9743C7" w14:textId="77777777" w:rsidTr="006028C7">
        <w:trPr>
          <w:trHeight w:val="397"/>
        </w:trPr>
        <w:tc>
          <w:tcPr>
            <w:tcW w:w="9781" w:type="dxa"/>
            <w:gridSpan w:val="21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4ABF3D" w14:textId="77777777" w:rsidR="00AE144F" w:rsidRPr="008A13F3" w:rsidRDefault="00AE144F" w:rsidP="00AE144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AE144F" w:rsidRPr="00520D3B" w14:paraId="44A7F185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910011C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6076483" w14:textId="77777777" w:rsidR="00AE144F" w:rsidRPr="00520D3B" w:rsidRDefault="00AE144F" w:rsidP="00AE144F"/>
        </w:tc>
      </w:tr>
      <w:tr w:rsidR="00AE144F" w:rsidRPr="00520D3B" w14:paraId="43CEC502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9E965C9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9F2D47F" w14:textId="77777777" w:rsidR="00AE144F" w:rsidRPr="00520D3B" w:rsidRDefault="00AE144F" w:rsidP="00AE144F"/>
        </w:tc>
      </w:tr>
      <w:tr w:rsidR="00AE144F" w:rsidRPr="00520D3B" w14:paraId="66C73057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E68B265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190B045" w14:textId="77777777" w:rsidR="00AE144F" w:rsidRPr="00520D3B" w:rsidRDefault="00AE144F" w:rsidP="00AE144F"/>
        </w:tc>
      </w:tr>
      <w:tr w:rsidR="00AE144F" w:rsidRPr="00520D3B" w14:paraId="1066A9E8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2965B51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D39E081" w14:textId="77777777" w:rsidR="00AE144F" w:rsidRPr="00520D3B" w:rsidRDefault="00AE144F" w:rsidP="00AE144F"/>
        </w:tc>
      </w:tr>
      <w:tr w:rsidR="00AE144F" w:rsidRPr="008A13F3" w14:paraId="41AD5B27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D90E91F" w14:textId="77777777" w:rsidR="00AE144F" w:rsidRPr="008A13F3" w:rsidRDefault="00AE144F" w:rsidP="00AE144F"/>
        </w:tc>
        <w:tc>
          <w:tcPr>
            <w:tcW w:w="9294" w:type="dxa"/>
            <w:gridSpan w:val="19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4B4C1ACF" w14:textId="77777777" w:rsidR="00AE144F" w:rsidRPr="006B28BB" w:rsidRDefault="00AE144F" w:rsidP="00AE144F">
            <w:r>
              <w:t>zu vergeben.</w:t>
            </w:r>
          </w:p>
        </w:tc>
      </w:tr>
      <w:tr w:rsidR="00AE144F" w:rsidRPr="00520D3B" w14:paraId="065BEC2C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28ECCD9" w14:textId="77777777" w:rsidR="00AE144F" w:rsidRPr="00520D3B" w:rsidRDefault="00AE144F" w:rsidP="00AE144F"/>
        </w:tc>
        <w:tc>
          <w:tcPr>
            <w:tcW w:w="9294" w:type="dxa"/>
            <w:gridSpan w:val="19"/>
            <w:shd w:val="clear" w:color="auto" w:fill="auto"/>
            <w:noWrap/>
            <w:vAlign w:val="center"/>
          </w:tcPr>
          <w:p w14:paraId="2B5566F7" w14:textId="77777777" w:rsidR="00AE144F" w:rsidRPr="006F1F65" w:rsidRDefault="00AE144F" w:rsidP="00AE144F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AE144F" w:rsidRPr="00520D3B" w14:paraId="61BB6712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F8010AE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F0C9BA2" w14:textId="77777777" w:rsidR="00AE144F" w:rsidRPr="00520D3B" w:rsidRDefault="00AE144F" w:rsidP="00AE144F"/>
        </w:tc>
      </w:tr>
      <w:tr w:rsidR="00AE144F" w:rsidRPr="00520D3B" w14:paraId="0DB3AAE4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D6E19D8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3E25A6C" w14:textId="77777777" w:rsidR="00AE144F" w:rsidRPr="00520D3B" w:rsidRDefault="00AE144F" w:rsidP="00AE144F"/>
        </w:tc>
      </w:tr>
      <w:tr w:rsidR="00AE144F" w:rsidRPr="00520D3B" w14:paraId="511C0F2C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0AFB582" w14:textId="77777777" w:rsidR="00AE144F" w:rsidRPr="00520D3B" w:rsidRDefault="00AE144F" w:rsidP="00AE144F"/>
        </w:tc>
        <w:tc>
          <w:tcPr>
            <w:tcW w:w="9294" w:type="dxa"/>
            <w:gridSpan w:val="19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FD31D69" w14:textId="77777777" w:rsidR="00AE144F" w:rsidRPr="00520D3B" w:rsidRDefault="00AE144F" w:rsidP="00AE144F"/>
        </w:tc>
      </w:tr>
      <w:tr w:rsidR="00AE144F" w:rsidRPr="008A13F3" w14:paraId="05BC9BBE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C7EF682" w14:textId="77777777" w:rsidR="00AE144F" w:rsidRPr="008A13F3" w:rsidRDefault="00AE144F" w:rsidP="00AE144F"/>
        </w:tc>
        <w:tc>
          <w:tcPr>
            <w:tcW w:w="9294" w:type="dxa"/>
            <w:gridSpan w:val="19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C3A5CD" w14:textId="77777777" w:rsidR="00AE144F" w:rsidRPr="006B28BB" w:rsidRDefault="00AE144F" w:rsidP="00AE144F"/>
        </w:tc>
      </w:tr>
      <w:tr w:rsidR="00AE144F" w:rsidRPr="008A13F3" w14:paraId="55D6D827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FAF7BA6" w14:textId="77777777" w:rsidR="00AE144F" w:rsidRPr="008A13F3" w:rsidRDefault="00AE144F" w:rsidP="00AE144F"/>
        </w:tc>
        <w:tc>
          <w:tcPr>
            <w:tcW w:w="9294" w:type="dxa"/>
            <w:gridSpan w:val="19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14:paraId="7A276EE9" w14:textId="77777777" w:rsidR="00AE144F" w:rsidRPr="008A13F3" w:rsidRDefault="00AE144F" w:rsidP="00AE144F">
            <w:r>
              <w:t>zu vergeben.</w:t>
            </w:r>
          </w:p>
        </w:tc>
      </w:tr>
      <w:tr w:rsidR="00AE144F" w:rsidRPr="00520D3B" w14:paraId="668D30CE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2E2F4595" w14:textId="77777777" w:rsidR="00AE144F" w:rsidRPr="00520D3B" w:rsidRDefault="00AE144F" w:rsidP="00AE144F">
            <w:pPr>
              <w:pStyle w:val="berschrift1"/>
            </w:pPr>
            <w:r>
              <w:t>Kommunikation</w:t>
            </w:r>
          </w:p>
        </w:tc>
      </w:tr>
      <w:tr w:rsidR="00AE144F" w:rsidRPr="00520D3B" w14:paraId="4732001F" w14:textId="77777777" w:rsidTr="006028C7">
        <w:trPr>
          <w:trHeight w:val="312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51963A35" w14:textId="77777777" w:rsidR="00AE144F" w:rsidRDefault="00AE144F" w:rsidP="00AE144F"/>
        </w:tc>
        <w:tc>
          <w:tcPr>
            <w:tcW w:w="9294" w:type="dxa"/>
            <w:gridSpan w:val="19"/>
            <w:noWrap/>
            <w:vAlign w:val="center"/>
          </w:tcPr>
          <w:p w14:paraId="0B43E843" w14:textId="77777777" w:rsidR="00AE144F" w:rsidRPr="0066119D" w:rsidRDefault="00AE144F" w:rsidP="00AE144F">
            <w:r>
              <w:t>Die Kommunikation erfolgt</w:t>
            </w:r>
          </w:p>
        </w:tc>
      </w:tr>
      <w:tr w:rsidR="00AE144F" w:rsidRPr="00520D3B" w14:paraId="23623549" w14:textId="77777777" w:rsidTr="006028C7">
        <w:trPr>
          <w:trHeight w:val="312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643B7E6D" w14:textId="77777777" w:rsidR="00AE144F" w:rsidRDefault="00AE144F" w:rsidP="00AE144F"/>
        </w:tc>
        <w:tc>
          <w:tcPr>
            <w:tcW w:w="488" w:type="dxa"/>
            <w:gridSpan w:val="3"/>
            <w:noWrap/>
            <w:vAlign w:val="center"/>
          </w:tcPr>
          <w:p w14:paraId="596DFB48" w14:textId="77777777" w:rsidR="00AE144F" w:rsidRPr="0066119D" w:rsidDel="00DC4158" w:rsidRDefault="00AE144F" w:rsidP="00AE144F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063BB0">
              <w:rPr>
                <w:b/>
              </w:rPr>
            </w:r>
            <w:r w:rsidR="00063BB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8806" w:type="dxa"/>
            <w:gridSpan w:val="16"/>
            <w:vAlign w:val="center"/>
          </w:tcPr>
          <w:p w14:paraId="6B4DD145" w14:textId="77777777" w:rsidR="00AE144F" w:rsidRPr="0066119D" w:rsidRDefault="00AE144F" w:rsidP="00AE144F">
            <w:r>
              <w:t>elektronisch über die Vergabeplattform</w:t>
            </w:r>
          </w:p>
        </w:tc>
      </w:tr>
      <w:tr w:rsidR="00AE144F" w:rsidRPr="00520D3B" w14:paraId="05C9DC70" w14:textId="77777777" w:rsidTr="006028C7">
        <w:trPr>
          <w:trHeight w:val="312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9A2F6AF" w14:textId="77777777" w:rsidR="00AE144F" w:rsidRDefault="00AE144F" w:rsidP="00AE144F"/>
        </w:tc>
        <w:tc>
          <w:tcPr>
            <w:tcW w:w="488" w:type="dxa"/>
            <w:gridSpan w:val="3"/>
            <w:noWrap/>
            <w:vAlign w:val="center"/>
          </w:tcPr>
          <w:p w14:paraId="4BDE3DCA" w14:textId="77777777" w:rsidR="00AE144F" w:rsidRPr="0066119D" w:rsidDel="00DC4158" w:rsidRDefault="00AE144F" w:rsidP="00AE144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063BB0">
              <w:rPr>
                <w:b/>
              </w:rPr>
            </w:r>
            <w:r w:rsidR="00063BB0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806" w:type="dxa"/>
            <w:gridSpan w:val="16"/>
            <w:vAlign w:val="center"/>
          </w:tcPr>
          <w:p w14:paraId="27F53A49" w14:textId="77777777" w:rsidR="00AE144F" w:rsidRPr="0066119D" w:rsidRDefault="00AE144F" w:rsidP="00AE144F">
            <w:r>
              <w:t>auf andere Weise (schriftlich/Textform)</w:t>
            </w:r>
          </w:p>
        </w:tc>
      </w:tr>
      <w:tr w:rsidR="00AE144F" w:rsidRPr="00532EE8" w14:paraId="71EB112C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tcBorders>
              <w:bottom w:val="nil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2C1A66F7" w14:textId="77777777" w:rsidR="00AE144F" w:rsidRPr="00520D3B" w:rsidRDefault="00AE144F" w:rsidP="00AE144F">
            <w:pPr>
              <w:jc w:val="left"/>
            </w:pPr>
          </w:p>
        </w:tc>
        <w:tc>
          <w:tcPr>
            <w:tcW w:w="495" w:type="dxa"/>
            <w:gridSpan w:val="4"/>
            <w:tcBorders>
              <w:bottom w:val="nil"/>
            </w:tcBorders>
            <w:shd w:val="clear" w:color="auto" w:fill="auto"/>
            <w:noWrap/>
          </w:tcPr>
          <w:p w14:paraId="0BECE701" w14:textId="77777777" w:rsidR="00AE144F" w:rsidRPr="00532EE8" w:rsidRDefault="00AE144F" w:rsidP="00AE144F">
            <w:pPr>
              <w:jc w:val="left"/>
            </w:pPr>
            <w:r w:rsidRPr="00532EE8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32EE8">
              <w:rPr>
                <w:b/>
              </w:rPr>
              <w:instrText xml:space="preserve"> FORMCHECKBOX </w:instrText>
            </w:r>
            <w:r w:rsidR="00063BB0">
              <w:rPr>
                <w:b/>
              </w:rPr>
            </w:r>
            <w:r w:rsidR="00063BB0">
              <w:rPr>
                <w:b/>
              </w:rPr>
              <w:fldChar w:fldCharType="separate"/>
            </w:r>
            <w:r w:rsidRPr="00532EE8">
              <w:fldChar w:fldCharType="end"/>
            </w:r>
          </w:p>
        </w:tc>
        <w:tc>
          <w:tcPr>
            <w:tcW w:w="8806" w:type="dxa"/>
            <w:gridSpan w:val="16"/>
            <w:tcBorders>
              <w:bottom w:val="nil"/>
            </w:tcBorders>
            <w:shd w:val="clear" w:color="auto" w:fill="auto"/>
            <w:vAlign w:val="bottom"/>
          </w:tcPr>
          <w:p w14:paraId="1A66B99A" w14:textId="77777777" w:rsidR="00AE144F" w:rsidRPr="00532EE8" w:rsidRDefault="00AE144F" w:rsidP="00AE144F">
            <w:pPr>
              <w:jc w:val="left"/>
            </w:pPr>
            <w:r w:rsidRPr="00532EE8">
              <w:t>in Kombination: bis zur Angebots(er)öffnung elektronisch über die Vergabeplattform</w:t>
            </w:r>
            <w:r>
              <w:t xml:space="preserve">; </w:t>
            </w:r>
            <w:r w:rsidRPr="00532EE8">
              <w:t>danach</w:t>
            </w:r>
            <w:r>
              <w:t xml:space="preserve"> schriftlich oder in Textform</w:t>
            </w:r>
          </w:p>
        </w:tc>
      </w:tr>
      <w:tr w:rsidR="00AE144F" w:rsidRPr="00532EE8" w14:paraId="2A8B49F9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noWrap/>
            <w:tcMar>
              <w:left w:w="28" w:type="dxa"/>
            </w:tcMar>
            <w:vAlign w:val="center"/>
          </w:tcPr>
          <w:p w14:paraId="61FEC915" w14:textId="77777777" w:rsidR="00AE144F" w:rsidRPr="00532EE8" w:rsidRDefault="00AE144F" w:rsidP="00AE144F"/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center"/>
          </w:tcPr>
          <w:p w14:paraId="06750D77" w14:textId="77777777" w:rsidR="00AE144F" w:rsidRPr="00532EE8" w:rsidRDefault="00AE144F" w:rsidP="00AE144F">
            <w:r w:rsidRPr="00532EE8">
              <w:t>Stelle</w:t>
            </w:r>
          </w:p>
        </w:tc>
        <w:tc>
          <w:tcPr>
            <w:tcW w:w="8194" w:type="dxa"/>
            <w:gridSpan w:val="11"/>
            <w:noWrap/>
            <w:vAlign w:val="center"/>
          </w:tcPr>
          <w:p w14:paraId="539231BF" w14:textId="77777777" w:rsidR="00AE144F" w:rsidRPr="00532EE8" w:rsidRDefault="00AE144F" w:rsidP="00AE144F"/>
        </w:tc>
      </w:tr>
      <w:tr w:rsidR="00AE144F" w:rsidRPr="00532EE8" w14:paraId="04F40A81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noWrap/>
            <w:tcMar>
              <w:left w:w="28" w:type="dxa"/>
            </w:tcMar>
            <w:vAlign w:val="bottom"/>
          </w:tcPr>
          <w:p w14:paraId="3CA1AA47" w14:textId="77777777" w:rsidR="00AE144F" w:rsidRPr="00532EE8" w:rsidRDefault="00AE144F" w:rsidP="00AE144F">
            <w:pPr>
              <w:jc w:val="left"/>
            </w:pPr>
          </w:p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bottom"/>
          </w:tcPr>
          <w:p w14:paraId="210E30F3" w14:textId="77777777" w:rsidR="00AE144F" w:rsidRPr="00532EE8" w:rsidRDefault="00AE144F" w:rsidP="00AE144F">
            <w:pPr>
              <w:jc w:val="left"/>
            </w:pPr>
          </w:p>
        </w:tc>
        <w:tc>
          <w:tcPr>
            <w:tcW w:w="8194" w:type="dxa"/>
            <w:gridSpan w:val="11"/>
            <w:noWrap/>
            <w:vAlign w:val="bottom"/>
          </w:tcPr>
          <w:p w14:paraId="387894DF" w14:textId="77777777" w:rsidR="00AE144F" w:rsidRPr="00532EE8" w:rsidRDefault="00AE144F" w:rsidP="00AE144F">
            <w:pPr>
              <w:jc w:val="left"/>
            </w:pPr>
          </w:p>
        </w:tc>
      </w:tr>
      <w:tr w:rsidR="00AE144F" w:rsidRPr="00532EE8" w14:paraId="53E388EF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noWrap/>
            <w:tcMar>
              <w:left w:w="28" w:type="dxa"/>
            </w:tcMar>
            <w:vAlign w:val="bottom"/>
          </w:tcPr>
          <w:p w14:paraId="2143A206" w14:textId="77777777" w:rsidR="00AE144F" w:rsidRPr="00532EE8" w:rsidRDefault="00AE144F" w:rsidP="00AE144F">
            <w:pPr>
              <w:jc w:val="left"/>
            </w:pPr>
          </w:p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bottom"/>
          </w:tcPr>
          <w:p w14:paraId="3AAB8BA2" w14:textId="77777777" w:rsidR="00AE144F" w:rsidRPr="00532EE8" w:rsidRDefault="00AE144F" w:rsidP="00AE144F">
            <w:pPr>
              <w:jc w:val="left"/>
            </w:pPr>
            <w:r w:rsidRPr="00532EE8">
              <w:t>Straße</w:t>
            </w:r>
          </w:p>
        </w:tc>
        <w:tc>
          <w:tcPr>
            <w:tcW w:w="5587" w:type="dxa"/>
            <w:gridSpan w:val="7"/>
            <w:noWrap/>
            <w:vAlign w:val="bottom"/>
          </w:tcPr>
          <w:p w14:paraId="62189C51" w14:textId="77777777" w:rsidR="00AE144F" w:rsidRPr="00532EE8" w:rsidRDefault="00AE144F" w:rsidP="00AE144F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14:paraId="6531C0CA" w14:textId="77777777" w:rsidR="00AE144F" w:rsidRPr="00532EE8" w:rsidRDefault="00AE144F" w:rsidP="00AE144F">
            <w:pPr>
              <w:jc w:val="left"/>
            </w:pPr>
            <w:r w:rsidRPr="00532EE8">
              <w:t>Fax</w:t>
            </w:r>
          </w:p>
        </w:tc>
        <w:tc>
          <w:tcPr>
            <w:tcW w:w="1756" w:type="dxa"/>
            <w:gridSpan w:val="2"/>
            <w:vAlign w:val="bottom"/>
          </w:tcPr>
          <w:p w14:paraId="40BDFEC4" w14:textId="77777777" w:rsidR="00AE144F" w:rsidRPr="00532EE8" w:rsidRDefault="00AE144F" w:rsidP="00AE144F">
            <w:pPr>
              <w:jc w:val="left"/>
            </w:pPr>
          </w:p>
        </w:tc>
      </w:tr>
      <w:tr w:rsidR="00AE144F" w:rsidRPr="00532EE8" w14:paraId="6FAD74DB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tcBorders>
              <w:bottom w:val="nil"/>
            </w:tcBorders>
            <w:noWrap/>
            <w:tcMar>
              <w:left w:w="28" w:type="dxa"/>
            </w:tcMar>
            <w:vAlign w:val="bottom"/>
          </w:tcPr>
          <w:p w14:paraId="5B090998" w14:textId="77777777" w:rsidR="00AE144F" w:rsidRPr="00532EE8" w:rsidRDefault="00AE144F" w:rsidP="00AE144F">
            <w:pPr>
              <w:jc w:val="left"/>
            </w:pPr>
          </w:p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bottom"/>
          </w:tcPr>
          <w:p w14:paraId="04C20515" w14:textId="77777777" w:rsidR="00AE144F" w:rsidRPr="00532EE8" w:rsidRDefault="00AE144F" w:rsidP="00AE144F">
            <w:pPr>
              <w:jc w:val="left"/>
            </w:pPr>
            <w:r w:rsidRPr="00532EE8">
              <w:t>PLZ/Ort</w:t>
            </w:r>
          </w:p>
        </w:tc>
        <w:tc>
          <w:tcPr>
            <w:tcW w:w="5587" w:type="dxa"/>
            <w:gridSpan w:val="7"/>
            <w:tcBorders>
              <w:bottom w:val="nil"/>
            </w:tcBorders>
            <w:noWrap/>
            <w:vAlign w:val="bottom"/>
          </w:tcPr>
          <w:p w14:paraId="2249A995" w14:textId="77777777" w:rsidR="00AE144F" w:rsidRPr="00532EE8" w:rsidRDefault="00AE144F" w:rsidP="00AE144F">
            <w:pPr>
              <w:jc w:val="left"/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7EFB8062" w14:textId="77777777" w:rsidR="00AE144F" w:rsidRPr="00532EE8" w:rsidRDefault="00AE144F" w:rsidP="00AE144F">
            <w:pPr>
              <w:jc w:val="left"/>
            </w:pPr>
            <w:r w:rsidRPr="00532EE8">
              <w:t>E-Mail</w:t>
            </w:r>
          </w:p>
        </w:tc>
        <w:tc>
          <w:tcPr>
            <w:tcW w:w="1756" w:type="dxa"/>
            <w:gridSpan w:val="2"/>
            <w:tcBorders>
              <w:bottom w:val="nil"/>
            </w:tcBorders>
            <w:vAlign w:val="bottom"/>
          </w:tcPr>
          <w:p w14:paraId="117925D7" w14:textId="77777777" w:rsidR="00AE144F" w:rsidRPr="00532EE8" w:rsidRDefault="00AE144F" w:rsidP="00AE144F">
            <w:pPr>
              <w:jc w:val="left"/>
            </w:pPr>
          </w:p>
        </w:tc>
      </w:tr>
      <w:tr w:rsidR="00AE144F" w:rsidRPr="00532EE8" w14:paraId="1B3A1386" w14:textId="77777777" w:rsidTr="006028C7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0" w:type="dxa"/>
            <w:tcBorders>
              <w:bottom w:val="nil"/>
            </w:tcBorders>
            <w:noWrap/>
            <w:tcMar>
              <w:left w:w="28" w:type="dxa"/>
            </w:tcMar>
            <w:vAlign w:val="bottom"/>
          </w:tcPr>
          <w:p w14:paraId="6C68E7E6" w14:textId="77777777" w:rsidR="00AE144F" w:rsidRPr="00532EE8" w:rsidRDefault="00AE144F" w:rsidP="00AE144F">
            <w:pPr>
              <w:jc w:val="left"/>
            </w:pPr>
          </w:p>
        </w:tc>
        <w:tc>
          <w:tcPr>
            <w:tcW w:w="1107" w:type="dxa"/>
            <w:gridSpan w:val="9"/>
            <w:tcBorders>
              <w:bottom w:val="nil"/>
            </w:tcBorders>
            <w:shd w:val="clear" w:color="auto" w:fill="auto"/>
            <w:noWrap/>
            <w:vAlign w:val="bottom"/>
          </w:tcPr>
          <w:p w14:paraId="0F954397" w14:textId="77777777" w:rsidR="00AE144F" w:rsidRPr="00532EE8" w:rsidRDefault="00AE144F" w:rsidP="00AE144F">
            <w:pPr>
              <w:jc w:val="left"/>
            </w:pPr>
          </w:p>
        </w:tc>
        <w:tc>
          <w:tcPr>
            <w:tcW w:w="5587" w:type="dxa"/>
            <w:gridSpan w:val="7"/>
            <w:tcBorders>
              <w:bottom w:val="nil"/>
            </w:tcBorders>
            <w:noWrap/>
            <w:vAlign w:val="bottom"/>
          </w:tcPr>
          <w:p w14:paraId="6C4EB405" w14:textId="77777777" w:rsidR="00AE144F" w:rsidRPr="00532EE8" w:rsidRDefault="00AE144F" w:rsidP="00AE144F">
            <w:pPr>
              <w:jc w:val="left"/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225D1E8D" w14:textId="77777777" w:rsidR="00AE144F" w:rsidRPr="00532EE8" w:rsidRDefault="00AE144F" w:rsidP="00AE144F">
            <w:pPr>
              <w:jc w:val="left"/>
            </w:pPr>
          </w:p>
        </w:tc>
        <w:tc>
          <w:tcPr>
            <w:tcW w:w="1756" w:type="dxa"/>
            <w:gridSpan w:val="2"/>
            <w:tcBorders>
              <w:bottom w:val="nil"/>
            </w:tcBorders>
            <w:vAlign w:val="bottom"/>
          </w:tcPr>
          <w:p w14:paraId="6969CF14" w14:textId="77777777" w:rsidR="00AE144F" w:rsidRPr="00532EE8" w:rsidRDefault="00AE144F" w:rsidP="00AE144F">
            <w:pPr>
              <w:jc w:val="left"/>
            </w:pPr>
          </w:p>
        </w:tc>
      </w:tr>
      <w:tr w:rsidR="00AE144F" w:rsidRPr="00520D3B" w14:paraId="45B7F040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1E0BCCAE" w14:textId="77777777" w:rsidR="00AE144F" w:rsidRPr="00586235" w:rsidRDefault="00AE144F" w:rsidP="00AE144F">
            <w:pPr>
              <w:pStyle w:val="berschrift1"/>
            </w:pPr>
            <w:r>
              <w:t>Unterlagen (Erklärungen, Angaben, Nachweise)</w:t>
            </w:r>
          </w:p>
        </w:tc>
      </w:tr>
      <w:tr w:rsidR="00AE144F" w:rsidRPr="00F36274" w14:paraId="5EAA5745" w14:textId="77777777" w:rsidTr="006028C7">
        <w:trPr>
          <w:cantSplit/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3C889434" w14:textId="77777777" w:rsidR="00AE144F" w:rsidRPr="006B28BB" w:rsidRDefault="00AE144F" w:rsidP="00AE144F">
            <w:pPr>
              <w:pStyle w:val="berschrift2"/>
            </w:pPr>
            <w:r w:rsidRPr="006B28BB">
              <w:t>Folgende Unterlagen</w:t>
            </w:r>
            <w:r>
              <w:t xml:space="preserve"> </w:t>
            </w:r>
            <w:r w:rsidRPr="006B28BB">
              <w:t>sind mit dem Angebot einzureichen</w:t>
            </w:r>
            <w:r>
              <w:t>:</w:t>
            </w:r>
          </w:p>
        </w:tc>
      </w:tr>
      <w:tr w:rsidR="004D39DC" w:rsidRPr="00520D3B" w14:paraId="6561762C" w14:textId="77777777" w:rsidTr="003010A1">
        <w:trPr>
          <w:trHeight w:val="284"/>
        </w:trPr>
        <w:tc>
          <w:tcPr>
            <w:tcW w:w="978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E2DDBD" w14:textId="77777777" w:rsidR="004D39DC" w:rsidRPr="00520D3B" w:rsidRDefault="004D39DC" w:rsidP="003010A1">
            <w:pPr>
              <w:jc w:val="center"/>
            </w:pPr>
            <w:r>
              <w:t>Siehe Formblatt 216</w:t>
            </w:r>
          </w:p>
        </w:tc>
      </w:tr>
      <w:tr w:rsidR="00AE144F" w:rsidRPr="00483C89" w14:paraId="6E130763" w14:textId="77777777" w:rsidTr="006028C7">
        <w:trPr>
          <w:cantSplit/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66FF6001" w14:textId="77777777" w:rsidR="00AE144F" w:rsidRPr="00483C89" w:rsidRDefault="00AE144F" w:rsidP="00AE144F">
            <w:pPr>
              <w:pStyle w:val="berschrift2"/>
            </w:pPr>
            <w:r>
              <w:t>- frei -</w:t>
            </w:r>
          </w:p>
        </w:tc>
      </w:tr>
      <w:tr w:rsidR="00AE144F" w:rsidRPr="00483C89" w14:paraId="46D34E98" w14:textId="77777777" w:rsidTr="006028C7">
        <w:trPr>
          <w:cantSplit/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6B0F58EC" w14:textId="77777777" w:rsidR="00AE144F" w:rsidRDefault="00AE144F" w:rsidP="00AE144F">
            <w:pPr>
              <w:pStyle w:val="berschrift2"/>
            </w:pPr>
            <w:r>
              <w:t>Nachforderung</w:t>
            </w:r>
          </w:p>
        </w:tc>
      </w:tr>
      <w:tr w:rsidR="00AE144F" w:rsidRPr="00520D3B" w14:paraId="13511F4F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37AF69C" w14:textId="77777777" w:rsidR="00AE144F" w:rsidRPr="00520D3B" w:rsidRDefault="00AE144F" w:rsidP="00AE144F"/>
        </w:tc>
        <w:tc>
          <w:tcPr>
            <w:tcW w:w="9294" w:type="dxa"/>
            <w:gridSpan w:val="19"/>
            <w:noWrap/>
            <w:vAlign w:val="center"/>
          </w:tcPr>
          <w:p w14:paraId="0F538CE6" w14:textId="77777777" w:rsidR="00AE144F" w:rsidRPr="008A13F3" w:rsidRDefault="00AE144F" w:rsidP="00AE144F">
            <w:r>
              <w:t>Fehlende Unterlagen, deren Vorlage mit dem Angebot gefordert war, werden</w:t>
            </w:r>
          </w:p>
        </w:tc>
      </w:tr>
      <w:tr w:rsidR="00AE144F" w:rsidRPr="00520D3B" w14:paraId="07DFD7CA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A2AE5AE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4AB9FEBB" w14:textId="77777777" w:rsidR="00AE144F" w:rsidRPr="00520D3B" w:rsidRDefault="00AE144F" w:rsidP="00AE144F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rPr>
                <w:b/>
              </w:rPr>
              <w:instrText xml:space="preserve"> FORMCHECKBOX </w:instrText>
            </w:r>
            <w:r w:rsidR="00063BB0">
              <w:rPr>
                <w:b/>
              </w:rPr>
            </w:r>
            <w:r w:rsidR="00063BB0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2"/>
          </w:p>
        </w:tc>
        <w:tc>
          <w:tcPr>
            <w:tcW w:w="8885" w:type="dxa"/>
            <w:gridSpan w:val="17"/>
            <w:noWrap/>
            <w:vAlign w:val="center"/>
          </w:tcPr>
          <w:p w14:paraId="5C6E2074" w14:textId="77777777" w:rsidR="00AE144F" w:rsidRPr="008A13F3" w:rsidRDefault="00AE144F" w:rsidP="00AE144F">
            <w:r>
              <w:t>nachgefordert.</w:t>
            </w:r>
          </w:p>
        </w:tc>
      </w:tr>
      <w:tr w:rsidR="00AE144F" w:rsidRPr="00520D3B" w14:paraId="3149C6F4" w14:textId="77777777" w:rsidTr="006028C7">
        <w:trPr>
          <w:trHeight w:val="851"/>
        </w:trPr>
        <w:tc>
          <w:tcPr>
            <w:tcW w:w="487" w:type="dxa"/>
            <w:gridSpan w:val="2"/>
            <w:noWrap/>
            <w:tcMar>
              <w:left w:w="28" w:type="dxa"/>
            </w:tcMar>
          </w:tcPr>
          <w:p w14:paraId="31660519" w14:textId="77777777" w:rsidR="00AE144F" w:rsidRPr="00520D3B" w:rsidRDefault="00AE144F" w:rsidP="00AE144F">
            <w:pPr>
              <w:jc w:val="left"/>
            </w:pPr>
          </w:p>
        </w:tc>
        <w:tc>
          <w:tcPr>
            <w:tcW w:w="409" w:type="dxa"/>
            <w:gridSpan w:val="2"/>
            <w:noWrap/>
          </w:tcPr>
          <w:p w14:paraId="31DE6A12" w14:textId="77777777" w:rsidR="00AE144F" w:rsidRPr="00520D3B" w:rsidRDefault="00AE144F" w:rsidP="00AE144F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63BB0">
              <w:rPr>
                <w:b/>
              </w:rPr>
            </w:r>
            <w:r w:rsidR="00063BB0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885" w:type="dxa"/>
            <w:gridSpan w:val="17"/>
            <w:noWrap/>
          </w:tcPr>
          <w:p w14:paraId="3C981426" w14:textId="77777777" w:rsidR="00AE144F" w:rsidRPr="008A13F3" w:rsidRDefault="00AE144F" w:rsidP="00AE144F">
            <w:pPr>
              <w:jc w:val="left"/>
            </w:pPr>
            <w:r>
              <w:t>teilweise nachgefordert, und zwar folgende Unterlagen:</w:t>
            </w:r>
          </w:p>
        </w:tc>
      </w:tr>
      <w:tr w:rsidR="00AE144F" w:rsidRPr="00520D3B" w14:paraId="4E638079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76624D9D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34486B1C" w14:textId="77777777" w:rsidR="00AE144F" w:rsidRPr="00520D3B" w:rsidRDefault="00AE144F" w:rsidP="00AE144F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063BB0">
              <w:rPr>
                <w:b/>
              </w:rPr>
            </w:r>
            <w:r w:rsidR="00063BB0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5941DA60" w14:textId="77777777" w:rsidR="00AE144F" w:rsidRPr="008A13F3" w:rsidRDefault="00AE144F" w:rsidP="00AE144F">
            <w:r>
              <w:t>nicht nachgefordert.</w:t>
            </w:r>
          </w:p>
        </w:tc>
      </w:tr>
      <w:tr w:rsidR="00AE144F" w:rsidRPr="0002662E" w14:paraId="0F5C9DA6" w14:textId="77777777" w:rsidTr="006028C7">
        <w:trPr>
          <w:cantSplit/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5A447580" w14:textId="77777777" w:rsidR="00AE144F" w:rsidRPr="006B28BB" w:rsidRDefault="00AE144F" w:rsidP="00AE144F">
            <w:pPr>
              <w:pStyle w:val="berschrift2"/>
            </w:pPr>
            <w:r>
              <w:br w:type="page"/>
            </w:r>
            <w:r w:rsidRPr="006B28BB">
              <w:t xml:space="preserve">Folgende Unterlagen sind auf </w:t>
            </w:r>
            <w:r>
              <w:t xml:space="preserve">gesondertes </w:t>
            </w:r>
            <w:r w:rsidRPr="006B28BB">
              <w:t>Verlangen der Vergabestelle vorzulegen</w:t>
            </w:r>
            <w:r>
              <w:t>:</w:t>
            </w:r>
          </w:p>
        </w:tc>
      </w:tr>
      <w:tr w:rsidR="004D39DC" w:rsidRPr="00520D3B" w14:paraId="1E54B58E" w14:textId="77777777" w:rsidTr="003010A1">
        <w:trPr>
          <w:trHeight w:val="284"/>
        </w:trPr>
        <w:tc>
          <w:tcPr>
            <w:tcW w:w="978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F189D3A" w14:textId="77777777" w:rsidR="004D39DC" w:rsidRPr="00520D3B" w:rsidRDefault="004D39DC" w:rsidP="003010A1">
            <w:pPr>
              <w:jc w:val="center"/>
            </w:pPr>
            <w:r>
              <w:t>Siehe Formblatt 216</w:t>
            </w:r>
          </w:p>
        </w:tc>
      </w:tr>
      <w:tr w:rsidR="00AE144F" w:rsidRPr="00BB26FF" w14:paraId="68C66CB9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32C5C940" w14:textId="77777777" w:rsidR="00AE144F" w:rsidRPr="00BB26FF" w:rsidRDefault="00AE144F" w:rsidP="00AE144F">
            <w:pPr>
              <w:pStyle w:val="berschrift1"/>
            </w:pPr>
            <w:r w:rsidRPr="00B721AD">
              <w:t>Losweise Vergabe</w:t>
            </w:r>
          </w:p>
        </w:tc>
      </w:tr>
      <w:tr w:rsidR="00AE144F" w:rsidRPr="00520D3B" w14:paraId="3DB4CF5A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1F45D232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549D8B99" w14:textId="548C651D" w:rsidR="00AE144F" w:rsidRPr="00520D3B" w:rsidRDefault="00F66027" w:rsidP="00AE144F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3B0158B4" w14:textId="77777777" w:rsidR="00AE144F" w:rsidRPr="00520D3B" w:rsidRDefault="00AE144F" w:rsidP="00AE144F">
            <w:r w:rsidRPr="00520D3B">
              <w:t>nein</w:t>
            </w:r>
          </w:p>
        </w:tc>
      </w:tr>
      <w:tr w:rsidR="00AE144F" w:rsidRPr="00520D3B" w14:paraId="38213C29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5C8380FE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3BF86D2F" w14:textId="77777777" w:rsidR="00AE144F" w:rsidRPr="00520D3B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063BB0">
              <w:fldChar w:fldCharType="separate"/>
            </w:r>
            <w:r w:rsidRPr="00520D3B"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448186E8" w14:textId="77777777" w:rsidR="00AE144F" w:rsidRPr="00520D3B" w:rsidRDefault="00AE144F" w:rsidP="00AE144F">
            <w:r w:rsidRPr="00520D3B">
              <w:t xml:space="preserve">ja, Angebote </w:t>
            </w:r>
            <w:r>
              <w:t>sind möglich</w:t>
            </w:r>
          </w:p>
        </w:tc>
      </w:tr>
      <w:tr w:rsidR="00AE144F" w:rsidRPr="00520D3B" w14:paraId="271286A2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6E0DCE7A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22B71981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655A3504" w14:textId="77777777" w:rsidR="00AE144F" w:rsidRPr="00520D3B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063BB0">
              <w:fldChar w:fldCharType="separate"/>
            </w:r>
            <w:r w:rsidRPr="00520D3B">
              <w:fldChar w:fldCharType="end"/>
            </w:r>
          </w:p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50B0BB69" w14:textId="77777777" w:rsidR="00AE144F" w:rsidRPr="008A13F3" w:rsidRDefault="00AE144F" w:rsidP="00AE144F">
            <w:r w:rsidRPr="00520D3B">
              <w:t>nur für ein</w:t>
            </w:r>
            <w:r>
              <w:t xml:space="preserve"> Los</w:t>
            </w:r>
          </w:p>
        </w:tc>
      </w:tr>
      <w:tr w:rsidR="00AE144F" w:rsidRPr="00520D3B" w14:paraId="3B3BE23E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CC3C661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4D9E1C54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45B198FC" w14:textId="77777777" w:rsidR="00AE144F" w:rsidRPr="00520D3B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063BB0">
              <w:fldChar w:fldCharType="separate"/>
            </w:r>
            <w:r w:rsidRPr="00520D3B">
              <w:fldChar w:fldCharType="end"/>
            </w:r>
          </w:p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4946C68D" w14:textId="77777777" w:rsidR="00AE144F" w:rsidRPr="008A13F3" w:rsidRDefault="00AE144F" w:rsidP="00AE144F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AE144F" w:rsidRPr="00520D3B" w14:paraId="6F80B054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3634842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12D7B664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787CC675" w14:textId="77777777" w:rsidR="00AE144F" w:rsidRPr="00520D3B" w:rsidRDefault="00AE144F" w:rsidP="00AE144F"/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65D6762E" w14:textId="77777777" w:rsidR="00AE144F" w:rsidRPr="008A13F3" w:rsidRDefault="00AE144F" w:rsidP="00AE144F"/>
        </w:tc>
      </w:tr>
      <w:tr w:rsidR="00AE144F" w:rsidRPr="00520D3B" w14:paraId="6F480F3E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6F97CC1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1C33C3DE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08EDE7A1" w14:textId="77777777" w:rsidR="00AE144F" w:rsidRPr="00520D3B" w:rsidRDefault="00AE144F" w:rsidP="00AE144F"/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29DBC602" w14:textId="77777777" w:rsidR="00AE144F" w:rsidRPr="008A13F3" w:rsidRDefault="00AE144F" w:rsidP="00AE144F"/>
        </w:tc>
      </w:tr>
      <w:tr w:rsidR="00AE144F" w:rsidRPr="00520D3B" w14:paraId="0CAF3D18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A7DB988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04436190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28028BE9" w14:textId="77777777" w:rsidR="00AE144F" w:rsidRPr="00520D3B" w:rsidRDefault="00AE144F" w:rsidP="00AE144F"/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04BE1EC6" w14:textId="77777777" w:rsidR="00AE144F" w:rsidRPr="008A13F3" w:rsidRDefault="00AE144F" w:rsidP="00AE144F"/>
        </w:tc>
      </w:tr>
      <w:tr w:rsidR="00AE144F" w:rsidRPr="00520D3B" w14:paraId="02F093AD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39C766CF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31BFE9AB" w14:textId="77777777" w:rsidR="00AE144F" w:rsidRPr="00520D3B" w:rsidRDefault="00AE144F" w:rsidP="00AE144F"/>
        </w:tc>
        <w:tc>
          <w:tcPr>
            <w:tcW w:w="387" w:type="dxa"/>
            <w:gridSpan w:val="4"/>
            <w:noWrap/>
            <w:vAlign w:val="center"/>
          </w:tcPr>
          <w:p w14:paraId="2A741020" w14:textId="77777777" w:rsidR="00AE144F" w:rsidRPr="00520D3B" w:rsidRDefault="00AE144F" w:rsidP="00AE144F"/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419B6EA5" w14:textId="77777777" w:rsidR="00AE144F" w:rsidRPr="008A13F3" w:rsidRDefault="00AE144F" w:rsidP="00AE144F"/>
        </w:tc>
      </w:tr>
      <w:tr w:rsidR="00AE144F" w:rsidRPr="00520D3B" w14:paraId="3C55DF65" w14:textId="77777777" w:rsidTr="006028C7">
        <w:trPr>
          <w:trHeight w:val="284"/>
        </w:trPr>
        <w:tc>
          <w:tcPr>
            <w:tcW w:w="487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25DFE41" w14:textId="77777777" w:rsidR="00AE144F" w:rsidRPr="00520D3B" w:rsidRDefault="00AE144F" w:rsidP="00AE144F"/>
        </w:tc>
        <w:tc>
          <w:tcPr>
            <w:tcW w:w="409" w:type="dxa"/>
            <w:gridSpan w:val="2"/>
            <w:shd w:val="clear" w:color="auto" w:fill="auto"/>
            <w:noWrap/>
            <w:vAlign w:val="center"/>
          </w:tcPr>
          <w:p w14:paraId="4AEFFC7A" w14:textId="77777777" w:rsidR="00AE144F" w:rsidRPr="00520D3B" w:rsidRDefault="00AE144F" w:rsidP="00AE144F"/>
        </w:tc>
        <w:tc>
          <w:tcPr>
            <w:tcW w:w="387" w:type="dxa"/>
            <w:gridSpan w:val="4"/>
            <w:shd w:val="clear" w:color="auto" w:fill="auto"/>
            <w:noWrap/>
            <w:vAlign w:val="center"/>
          </w:tcPr>
          <w:p w14:paraId="73B59E46" w14:textId="77777777" w:rsidR="00AE144F" w:rsidRPr="00520D3B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063BB0">
              <w:fldChar w:fldCharType="separate"/>
            </w:r>
            <w:r w:rsidRPr="00520D3B">
              <w:fldChar w:fldCharType="end"/>
            </w:r>
          </w:p>
        </w:tc>
        <w:tc>
          <w:tcPr>
            <w:tcW w:w="8498" w:type="dxa"/>
            <w:gridSpan w:val="13"/>
            <w:noWrap/>
            <w:tcMar>
              <w:left w:w="0" w:type="dxa"/>
              <w:right w:w="0" w:type="dxa"/>
            </w:tcMar>
            <w:vAlign w:val="center"/>
          </w:tcPr>
          <w:p w14:paraId="1985C7FC" w14:textId="77777777" w:rsidR="00AE144F" w:rsidRPr="008A13F3" w:rsidRDefault="00AE144F" w:rsidP="00AE144F">
            <w:r>
              <w:t>nur für alle Lose (alle Lose müssen angeboten werden)</w:t>
            </w:r>
          </w:p>
        </w:tc>
      </w:tr>
      <w:tr w:rsidR="00AE144F" w:rsidRPr="00905B2B" w14:paraId="41B476BA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4567FF28" w14:textId="77777777" w:rsidR="00AE144F" w:rsidRPr="00905B2B" w:rsidRDefault="00AE144F" w:rsidP="00AE144F">
            <w:pPr>
              <w:pStyle w:val="berschrift1"/>
            </w:pPr>
            <w:r>
              <w:t>Mehrere Hauptangebote</w:t>
            </w:r>
          </w:p>
        </w:tc>
      </w:tr>
      <w:tr w:rsidR="00AE144F" w:rsidRPr="00031C2A" w14:paraId="75E76FE2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433B8534" w14:textId="77777777" w:rsidR="00AE144F" w:rsidRPr="00031C2A" w:rsidRDefault="00AE144F" w:rsidP="00AE144F"/>
        </w:tc>
        <w:tc>
          <w:tcPr>
            <w:tcW w:w="9294" w:type="dxa"/>
            <w:gridSpan w:val="19"/>
            <w:noWrap/>
            <w:vAlign w:val="center"/>
          </w:tcPr>
          <w:p w14:paraId="5D71E83E" w14:textId="77777777" w:rsidR="00AE144F" w:rsidRPr="00031C2A" w:rsidRDefault="00AE144F" w:rsidP="00AE144F">
            <w:r>
              <w:t>Die Abgabe von mehr als einem Hauptangebot ist</w:t>
            </w:r>
          </w:p>
        </w:tc>
      </w:tr>
      <w:tr w:rsidR="00AE144F" w:rsidRPr="00031C2A" w14:paraId="16CB25DC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4ABC1761" w14:textId="77777777" w:rsidR="00AE144F" w:rsidRPr="00031C2A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2CD9BBD5" w14:textId="77777777" w:rsidR="00AE144F" w:rsidRPr="00031C2A" w:rsidRDefault="00AE144F" w:rsidP="00AE144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063BB0">
              <w:fldChar w:fldCharType="separate"/>
            </w:r>
            <w:r w:rsidRPr="00520D3B"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38079AD1" w14:textId="77777777" w:rsidR="00AE144F" w:rsidRPr="00031C2A" w:rsidRDefault="00AE144F" w:rsidP="00AE144F">
            <w:r w:rsidRPr="00031C2A">
              <w:t>zugelassen.</w:t>
            </w:r>
          </w:p>
        </w:tc>
      </w:tr>
      <w:tr w:rsidR="00AE144F" w:rsidRPr="00520D3B" w14:paraId="3B7C5391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0A782BE9" w14:textId="77777777" w:rsidR="00AE144F" w:rsidRPr="00520D3B" w:rsidRDefault="00AE144F" w:rsidP="00AE144F"/>
        </w:tc>
        <w:tc>
          <w:tcPr>
            <w:tcW w:w="409" w:type="dxa"/>
            <w:gridSpan w:val="2"/>
            <w:noWrap/>
            <w:vAlign w:val="center"/>
          </w:tcPr>
          <w:p w14:paraId="3F394BF5" w14:textId="77777777" w:rsidR="00AE144F" w:rsidRPr="00520D3B" w:rsidRDefault="00AE144F" w:rsidP="00AE144F"/>
        </w:tc>
        <w:tc>
          <w:tcPr>
            <w:tcW w:w="8885" w:type="dxa"/>
            <w:gridSpan w:val="17"/>
            <w:noWrap/>
            <w:vAlign w:val="center"/>
          </w:tcPr>
          <w:p w14:paraId="1423C654" w14:textId="77777777" w:rsidR="00AE144F" w:rsidDel="00465E3B" w:rsidRDefault="00AE144F" w:rsidP="00AE144F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 xml:space="preserve">13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AE144F" w:rsidRPr="00520D3B" w14:paraId="013ACEDC" w14:textId="77777777" w:rsidTr="006028C7">
        <w:trPr>
          <w:trHeight w:val="284"/>
        </w:trPr>
        <w:tc>
          <w:tcPr>
            <w:tcW w:w="487" w:type="dxa"/>
            <w:gridSpan w:val="2"/>
            <w:noWrap/>
            <w:tcMar>
              <w:left w:w="28" w:type="dxa"/>
            </w:tcMar>
            <w:vAlign w:val="center"/>
          </w:tcPr>
          <w:p w14:paraId="2B9EAD5B" w14:textId="77777777" w:rsidR="00AE144F" w:rsidRPr="00520D3B" w:rsidRDefault="00AE144F" w:rsidP="00AE144F">
            <w:pPr>
              <w:keepNext w:val="0"/>
            </w:pPr>
          </w:p>
        </w:tc>
        <w:tc>
          <w:tcPr>
            <w:tcW w:w="409" w:type="dxa"/>
            <w:gridSpan w:val="2"/>
            <w:noWrap/>
            <w:vAlign w:val="center"/>
          </w:tcPr>
          <w:p w14:paraId="016D4112" w14:textId="77777777" w:rsidR="00AE144F" w:rsidRPr="00520D3B" w:rsidRDefault="00AE144F" w:rsidP="00AE144F">
            <w:pPr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8885" w:type="dxa"/>
            <w:gridSpan w:val="17"/>
            <w:noWrap/>
            <w:vAlign w:val="center"/>
          </w:tcPr>
          <w:p w14:paraId="57660E2E" w14:textId="77777777" w:rsidR="00AE144F" w:rsidRDefault="00AE144F" w:rsidP="00AE144F">
            <w:pPr>
              <w:keepNext w:val="0"/>
            </w:pPr>
            <w:r>
              <w:t>nicht zugelassen.</w:t>
            </w:r>
          </w:p>
        </w:tc>
      </w:tr>
      <w:tr w:rsidR="00AE144F" w:rsidRPr="00905B2B" w14:paraId="56F4E51B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481E8C30" w14:textId="77777777" w:rsidR="00AE144F" w:rsidRPr="00905B2B" w:rsidRDefault="00AE144F" w:rsidP="00AE144F">
            <w:pPr>
              <w:pStyle w:val="berschrift1"/>
            </w:pPr>
            <w:r w:rsidRPr="00905B2B">
              <w:t>Nebenangebote</w:t>
            </w:r>
          </w:p>
        </w:tc>
      </w:tr>
      <w:tr w:rsidR="00AE144F" w:rsidRPr="00520D3B" w14:paraId="599A6B60" w14:textId="77777777" w:rsidTr="006028C7">
        <w:tc>
          <w:tcPr>
            <w:tcW w:w="975" w:type="dxa"/>
            <w:gridSpan w:val="5"/>
            <w:noWrap/>
            <w:tcMar>
              <w:left w:w="28" w:type="dxa"/>
            </w:tcMar>
          </w:tcPr>
          <w:p w14:paraId="0C060FAF" w14:textId="77777777" w:rsidR="00AE144F" w:rsidRPr="00751A90" w:rsidRDefault="00AE144F" w:rsidP="00AE144F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7"/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806" w:type="dxa"/>
            <w:gridSpan w:val="16"/>
            <w:noWrap/>
            <w:vAlign w:val="center"/>
          </w:tcPr>
          <w:p w14:paraId="5F945C01" w14:textId="77777777" w:rsidR="00AE144F" w:rsidRDefault="00AE144F" w:rsidP="00AE144F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>, Nummer 4 der Teilnahmebedingungen gilt nicht.</w:t>
            </w:r>
          </w:p>
        </w:tc>
      </w:tr>
      <w:tr w:rsidR="00AE144F" w:rsidRPr="00520D3B" w14:paraId="354E8663" w14:textId="77777777" w:rsidTr="006028C7">
        <w:trPr>
          <w:trHeight w:val="255"/>
        </w:trPr>
        <w:tc>
          <w:tcPr>
            <w:tcW w:w="975" w:type="dxa"/>
            <w:gridSpan w:val="5"/>
            <w:noWrap/>
            <w:tcMar>
              <w:left w:w="28" w:type="dxa"/>
            </w:tcMar>
          </w:tcPr>
          <w:p w14:paraId="141639FD" w14:textId="77777777" w:rsidR="00AE144F" w:rsidRPr="00520D3B" w:rsidRDefault="00AE144F" w:rsidP="00AE144F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063BB0">
              <w:fldChar w:fldCharType="separate"/>
            </w:r>
            <w:r w:rsidRPr="00751A90">
              <w:fldChar w:fldCharType="end"/>
            </w:r>
          </w:p>
        </w:tc>
        <w:tc>
          <w:tcPr>
            <w:tcW w:w="8806" w:type="dxa"/>
            <w:gridSpan w:val="16"/>
            <w:noWrap/>
            <w:vAlign w:val="center"/>
          </w:tcPr>
          <w:p w14:paraId="33BB58E8" w14:textId="77777777" w:rsidR="00AE144F" w:rsidRPr="00520D3B" w:rsidRDefault="00AE144F" w:rsidP="00AE144F">
            <w:r>
              <w:t xml:space="preserve">Nebenangebote sind zugelassen (siehe auch Nummer 4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AE144F" w:rsidRPr="00520D3B" w14:paraId="718AD159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0865018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5BBB712C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40F197A0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063BB0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0F52AB85" w14:textId="77777777" w:rsidR="00AE144F" w:rsidRDefault="00AE144F" w:rsidP="00AE144F">
            <w:r w:rsidRPr="00751A90">
              <w:t xml:space="preserve">für </w:t>
            </w:r>
            <w:r>
              <w:t>die gesamte Leistung</w:t>
            </w:r>
          </w:p>
        </w:tc>
      </w:tr>
      <w:tr w:rsidR="00AE144F" w:rsidRPr="00520D3B" w14:paraId="673CE139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58E40D5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6D5A352B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38B6B453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063BB0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543097D0" w14:textId="77777777" w:rsidR="00AE144F" w:rsidRDefault="00AE144F" w:rsidP="00AE144F">
            <w:r>
              <w:t>nur für nachfolgend genannte Bereiche:</w:t>
            </w:r>
          </w:p>
        </w:tc>
      </w:tr>
      <w:tr w:rsidR="00AE144F" w:rsidRPr="00520D3B" w14:paraId="6EEA4F55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5993FAB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032C558C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56DA87D7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189A34DA" w14:textId="77777777" w:rsidR="00AE144F" w:rsidRDefault="00AE144F" w:rsidP="00AE144F"/>
        </w:tc>
      </w:tr>
      <w:tr w:rsidR="00AE144F" w:rsidRPr="00520D3B" w14:paraId="60E879A1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DF25C4D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45CBC985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35FEBB19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085C8860" w14:textId="77777777" w:rsidR="00AE144F" w:rsidRDefault="00AE144F" w:rsidP="00AE144F"/>
        </w:tc>
      </w:tr>
      <w:tr w:rsidR="00AE144F" w:rsidRPr="00520D3B" w14:paraId="3B676F17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518EFC84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757A246C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69D44695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0FA4AC01" w14:textId="77777777" w:rsidR="00AE144F" w:rsidRDefault="00AE144F" w:rsidP="00AE144F"/>
        </w:tc>
      </w:tr>
      <w:tr w:rsidR="00AE144F" w:rsidRPr="00520D3B" w14:paraId="7CD06484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A1D9F33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2D7112D6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65EC7521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063BB0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3B566794" w14:textId="77777777" w:rsidR="00AE144F" w:rsidRDefault="00AE144F" w:rsidP="00AE144F">
            <w:r>
              <w:t>mit Ausnahme nachfolgend genannter Bereiche:</w:t>
            </w:r>
          </w:p>
        </w:tc>
      </w:tr>
      <w:tr w:rsidR="00AE144F" w:rsidRPr="00520D3B" w14:paraId="1A596093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61AD0E4B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470A3447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6D846A3F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0BECE6A8" w14:textId="77777777" w:rsidR="00AE144F" w:rsidRDefault="00AE144F" w:rsidP="00AE144F"/>
        </w:tc>
      </w:tr>
      <w:tr w:rsidR="00AE144F" w:rsidRPr="00520D3B" w14:paraId="61A488CC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1DA9AF3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6A775B47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7FF5AE7F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0F343A12" w14:textId="77777777" w:rsidR="00AE144F" w:rsidRDefault="00AE144F" w:rsidP="00AE144F"/>
        </w:tc>
      </w:tr>
      <w:tr w:rsidR="00AE144F" w:rsidRPr="00520D3B" w14:paraId="7D1C16E8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020E629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092A6387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3A38E11A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332066FF" w14:textId="77777777" w:rsidR="00AE144F" w:rsidRDefault="00AE144F" w:rsidP="00AE144F"/>
        </w:tc>
      </w:tr>
      <w:tr w:rsidR="00AE144F" w:rsidRPr="00520D3B" w14:paraId="7AA5AE99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39A7AD0E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70A6C5C7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48FE5F60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619DB7EB" w14:textId="77777777" w:rsidR="00AE144F" w:rsidRDefault="00AE144F" w:rsidP="00AE144F"/>
        </w:tc>
      </w:tr>
      <w:tr w:rsidR="00AE144F" w:rsidRPr="00520D3B" w14:paraId="50F0B141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412829EE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3CDD5D29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134BD599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5F4E110B" w14:textId="77777777" w:rsidR="00AE144F" w:rsidRDefault="00AE144F" w:rsidP="00AE144F"/>
        </w:tc>
      </w:tr>
      <w:tr w:rsidR="00AE144F" w:rsidRPr="00520D3B" w14:paraId="272D262E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3CCCF7C9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1E4AA673" w14:textId="77777777" w:rsidR="00AE144F" w:rsidRPr="00751A90" w:rsidRDefault="00AE144F" w:rsidP="00AE144F"/>
        </w:tc>
        <w:tc>
          <w:tcPr>
            <w:tcW w:w="8806" w:type="dxa"/>
            <w:gridSpan w:val="16"/>
            <w:noWrap/>
            <w:vAlign w:val="center"/>
          </w:tcPr>
          <w:p w14:paraId="30E047BF" w14:textId="77777777" w:rsidR="00AE144F" w:rsidRDefault="00AE144F" w:rsidP="00AE144F">
            <w:r>
              <w:t>unter folgenden weiteren Bedingungen:</w:t>
            </w:r>
          </w:p>
        </w:tc>
      </w:tr>
      <w:tr w:rsidR="00AE144F" w:rsidRPr="00520D3B" w14:paraId="119BE938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A1E8A9B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50B81242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40A13F6D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063BB0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050AFD16" w14:textId="77777777" w:rsidR="00AE144F" w:rsidRDefault="00AE144F" w:rsidP="00AE144F">
            <w:r>
              <w:t>nur in Verbindung mit einem Hauptangebot</w:t>
            </w:r>
          </w:p>
        </w:tc>
      </w:tr>
      <w:tr w:rsidR="00AE144F" w:rsidRPr="00520D3B" w14:paraId="76F8E929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54ED3F9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5C26CDFF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57B9A7F8" w14:textId="77777777" w:rsidR="00AE144F" w:rsidRDefault="00AE144F" w:rsidP="00AE144F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063BB0">
              <w:fldChar w:fldCharType="separate"/>
            </w:r>
            <w:r w:rsidRPr="00751A90">
              <w:fldChar w:fldCharType="end"/>
            </w:r>
          </w:p>
        </w:tc>
        <w:tc>
          <w:tcPr>
            <w:tcW w:w="8336" w:type="dxa"/>
            <w:gridSpan w:val="12"/>
            <w:vAlign w:val="center"/>
          </w:tcPr>
          <w:p w14:paraId="086DCA5C" w14:textId="77777777" w:rsidR="00AE144F" w:rsidRDefault="00AE144F" w:rsidP="00AE144F"/>
        </w:tc>
      </w:tr>
      <w:tr w:rsidR="00AE144F" w:rsidRPr="00520D3B" w14:paraId="6DCD5651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4615BD82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4B14088E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5A9911BE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3D4A7DEA" w14:textId="77777777" w:rsidR="00AE144F" w:rsidRDefault="00AE144F" w:rsidP="00AE144F"/>
        </w:tc>
      </w:tr>
      <w:tr w:rsidR="00AE144F" w:rsidRPr="00520D3B" w14:paraId="2B454AE8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975593C" w14:textId="77777777" w:rsidR="00AE144F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25ED3DB9" w14:textId="77777777" w:rsidR="00AE144F" w:rsidRPr="00751A90" w:rsidRDefault="00AE144F" w:rsidP="00AE144F"/>
        </w:tc>
        <w:tc>
          <w:tcPr>
            <w:tcW w:w="470" w:type="dxa"/>
            <w:gridSpan w:val="4"/>
            <w:noWrap/>
            <w:vAlign w:val="center"/>
          </w:tcPr>
          <w:p w14:paraId="19659D7A" w14:textId="77777777" w:rsidR="00AE144F" w:rsidRDefault="00AE144F" w:rsidP="00AE144F"/>
        </w:tc>
        <w:tc>
          <w:tcPr>
            <w:tcW w:w="8336" w:type="dxa"/>
            <w:gridSpan w:val="12"/>
            <w:vAlign w:val="center"/>
          </w:tcPr>
          <w:p w14:paraId="6A571ECB" w14:textId="77777777" w:rsidR="00AE144F" w:rsidRDefault="00AE144F" w:rsidP="00AE144F"/>
        </w:tc>
      </w:tr>
      <w:tr w:rsidR="00AE144F" w:rsidRPr="00520D3B" w14:paraId="2554B5C4" w14:textId="77777777" w:rsidTr="006028C7">
        <w:trPr>
          <w:trHeight w:hRule="exact" w:val="255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1C57751C" w14:textId="77777777" w:rsidR="00AE144F" w:rsidRDefault="00AE144F" w:rsidP="00AE144F">
            <w:pPr>
              <w:keepNext w:val="0"/>
            </w:pPr>
          </w:p>
        </w:tc>
        <w:tc>
          <w:tcPr>
            <w:tcW w:w="456" w:type="dxa"/>
            <w:gridSpan w:val="2"/>
            <w:noWrap/>
            <w:vAlign w:val="center"/>
          </w:tcPr>
          <w:p w14:paraId="623469F1" w14:textId="77777777" w:rsidR="00AE144F" w:rsidRPr="00751A90" w:rsidRDefault="00AE144F" w:rsidP="00AE144F">
            <w:pPr>
              <w:keepNext w:val="0"/>
            </w:pPr>
          </w:p>
        </w:tc>
        <w:tc>
          <w:tcPr>
            <w:tcW w:w="470" w:type="dxa"/>
            <w:gridSpan w:val="4"/>
            <w:noWrap/>
            <w:vAlign w:val="center"/>
          </w:tcPr>
          <w:p w14:paraId="0FD13A4A" w14:textId="77777777" w:rsidR="00AE144F" w:rsidRDefault="00AE144F" w:rsidP="00AE144F">
            <w:pPr>
              <w:keepNext w:val="0"/>
            </w:pPr>
          </w:p>
        </w:tc>
        <w:tc>
          <w:tcPr>
            <w:tcW w:w="8336" w:type="dxa"/>
            <w:gridSpan w:val="12"/>
            <w:vAlign w:val="center"/>
          </w:tcPr>
          <w:p w14:paraId="68B5E666" w14:textId="77777777" w:rsidR="00AE144F" w:rsidRDefault="00AE144F" w:rsidP="00AE144F">
            <w:pPr>
              <w:keepNext w:val="0"/>
            </w:pPr>
          </w:p>
        </w:tc>
      </w:tr>
      <w:tr w:rsidR="00AE144F" w:rsidRPr="00520D3B" w14:paraId="1FA86492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3DCDEA75" w14:textId="77777777" w:rsidR="00AE144F" w:rsidRDefault="00AE144F" w:rsidP="00AE144F">
            <w:pPr>
              <w:pStyle w:val="berschrift1"/>
            </w:pPr>
            <w:r>
              <w:t>Angebotswertung</w:t>
            </w:r>
          </w:p>
        </w:tc>
      </w:tr>
      <w:tr w:rsidR="00AE144F" w:rsidRPr="00520D3B" w14:paraId="6148E1ED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1A26F541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639B8BA3" w14:textId="77777777" w:rsidR="00AE144F" w:rsidRDefault="00AE144F" w:rsidP="00AE144F">
            <w:r w:rsidRPr="00FB131E">
              <w:t>Kriterien für die Wertung der Haupt- und ggf. Nebenangebote</w:t>
            </w:r>
          </w:p>
        </w:tc>
      </w:tr>
      <w:tr w:rsidR="00AE144F" w:rsidRPr="00520D3B" w14:paraId="0EE69766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441028A6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3AF44331" w14:textId="727DE6C1" w:rsidR="00AE144F" w:rsidRPr="00520D3B" w:rsidRDefault="00F66027" w:rsidP="00AE144F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8806" w:type="dxa"/>
            <w:gridSpan w:val="16"/>
            <w:noWrap/>
            <w:vAlign w:val="center"/>
          </w:tcPr>
          <w:p w14:paraId="47C2954D" w14:textId="77777777" w:rsidR="00AE144F" w:rsidRDefault="00AE144F" w:rsidP="00AE144F">
            <w:r>
              <w:t xml:space="preserve">Zuschlagskriterium </w:t>
            </w:r>
            <w:r w:rsidRPr="00FB131E">
              <w:t>Preis</w:t>
            </w:r>
          </w:p>
        </w:tc>
      </w:tr>
      <w:tr w:rsidR="00AE144F" w:rsidRPr="00520D3B" w14:paraId="2ABE7A5E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3F4AD129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3446F912" w14:textId="77777777" w:rsidR="00AE144F" w:rsidRPr="00520D3B" w:rsidRDefault="00AE144F" w:rsidP="00AE144F"/>
        </w:tc>
        <w:tc>
          <w:tcPr>
            <w:tcW w:w="8806" w:type="dxa"/>
            <w:gridSpan w:val="16"/>
            <w:noWrap/>
            <w:vAlign w:val="center"/>
          </w:tcPr>
          <w:p w14:paraId="21CE05F3" w14:textId="77777777" w:rsidR="00AE144F" w:rsidRDefault="00AE144F" w:rsidP="00AE144F">
            <w:r>
              <w:t>Der Preis wird aus der Wertungssumme des Angebotes ermittelt.</w:t>
            </w:r>
          </w:p>
          <w:p w14:paraId="77C71005" w14:textId="77777777" w:rsidR="00AE144F" w:rsidRDefault="00AE144F" w:rsidP="00AE144F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AE144F" w:rsidRPr="00520D3B" w14:paraId="37FF648C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68692703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250A8724" w14:textId="77777777" w:rsidR="00AE144F" w:rsidRPr="00520D3B" w:rsidRDefault="00AE144F" w:rsidP="00AE144F">
            <w:r w:rsidRPr="00520D3B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063BB0">
              <w:fldChar w:fldCharType="separate"/>
            </w:r>
            <w:r w:rsidRPr="00520D3B">
              <w:fldChar w:fldCharType="end"/>
            </w:r>
          </w:p>
        </w:tc>
        <w:tc>
          <w:tcPr>
            <w:tcW w:w="8806" w:type="dxa"/>
            <w:gridSpan w:val="16"/>
            <w:noWrap/>
            <w:vAlign w:val="center"/>
          </w:tcPr>
          <w:p w14:paraId="1FEF3CE2" w14:textId="77777777" w:rsidR="00AE144F" w:rsidRDefault="00AE144F" w:rsidP="00AE144F">
            <w:r>
              <w:t>Mehrere Zuschlagskriterien gemäß Formblatt Zuschlagskriterien</w:t>
            </w:r>
          </w:p>
        </w:tc>
      </w:tr>
      <w:tr w:rsidR="00AE144F" w:rsidRPr="00520D3B" w14:paraId="393C9552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5BC11C69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1A6BC1E9" w14:textId="77777777" w:rsidR="00AE144F" w:rsidRDefault="00AE144F" w:rsidP="00AE144F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32FAD259" w14:textId="77777777" w:rsidR="00AE144F" w:rsidRDefault="00AE144F" w:rsidP="00AE144F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5B647DD7" w14:textId="77777777" w:rsidR="00AE144F" w:rsidRDefault="00AE144F" w:rsidP="00AE144F">
            <w:r>
              <w:t>Der Nachweis der Eigenschaft als Werkstätte für Behinderte ist mit dem Angebot zu führen.</w:t>
            </w:r>
          </w:p>
        </w:tc>
      </w:tr>
      <w:tr w:rsidR="00AE144F" w:rsidRPr="00520D3B" w14:paraId="02755866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64393A10" w14:textId="77777777" w:rsidR="00AE144F" w:rsidRPr="00BB26FF" w:rsidRDefault="00AE144F" w:rsidP="00AE144F">
            <w:pPr>
              <w:pStyle w:val="berschrift1"/>
            </w:pPr>
            <w:r>
              <w:t>Zugelassene Angebotsabgabe</w:t>
            </w:r>
          </w:p>
        </w:tc>
      </w:tr>
      <w:tr w:rsidR="00AE144F" w:rsidRPr="00520D3B" w14:paraId="5E54588B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6ACCF9B3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54942E28" w14:textId="77777777" w:rsidR="00AE144F" w:rsidRPr="00520D3B" w:rsidRDefault="00AE144F" w:rsidP="00AE144F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806" w:type="dxa"/>
            <w:gridSpan w:val="16"/>
            <w:noWrap/>
            <w:vAlign w:val="center"/>
          </w:tcPr>
          <w:p w14:paraId="53BB951D" w14:textId="77777777" w:rsidR="00AE144F" w:rsidRDefault="00AE144F" w:rsidP="00AE144F">
            <w:r>
              <w:t>Elektronisch</w:t>
            </w:r>
          </w:p>
        </w:tc>
      </w:tr>
      <w:tr w:rsidR="00AE144F" w:rsidRPr="00520D3B" w14:paraId="76120C9B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64D5B29F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75326DB4" w14:textId="77777777" w:rsidR="00AE144F" w:rsidRPr="00520D3B" w:rsidRDefault="00AE144F" w:rsidP="00AE144F"/>
        </w:tc>
        <w:tc>
          <w:tcPr>
            <w:tcW w:w="8806" w:type="dxa"/>
            <w:gridSpan w:val="16"/>
            <w:noWrap/>
            <w:vAlign w:val="center"/>
          </w:tcPr>
          <w:p w14:paraId="2AA77A78" w14:textId="77777777" w:rsidR="00AE144F" w:rsidRDefault="00AE144F" w:rsidP="00AE144F">
            <w:pPr>
              <w:tabs>
                <w:tab w:val="left" w:pos="1354"/>
                <w:tab w:val="left" w:pos="5181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30"/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  <w:bookmarkEnd w:id="5"/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AE144F" w:rsidRPr="00520D3B" w14:paraId="6B1B902D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D7A8D4C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518B612B" w14:textId="77777777" w:rsidR="00AE144F" w:rsidRPr="00520D3B" w:rsidRDefault="00AE144F" w:rsidP="00AE144F">
            <w:pPr>
              <w:pStyle w:val="FormatvorlageVor6Pt"/>
            </w:pPr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AE144F" w:rsidRPr="00520D3B" w14:paraId="454C3AA9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1B76FB39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3E906A56" w14:textId="77777777" w:rsidR="00AE144F" w:rsidRPr="00520D3B" w:rsidDel="00535BB3" w:rsidRDefault="00AE144F" w:rsidP="00AE144F">
            <w:pPr>
              <w:pStyle w:val="FormatvorlageVor6Pt"/>
            </w:pPr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übermitteln.</w:t>
            </w:r>
          </w:p>
        </w:tc>
      </w:tr>
      <w:tr w:rsidR="00AE144F" w:rsidRPr="00520D3B" w14:paraId="3F039F12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187341EF" w14:textId="77777777" w:rsidR="00AE144F" w:rsidRPr="00520D3B" w:rsidRDefault="00AE144F" w:rsidP="00AE144F"/>
        </w:tc>
        <w:tc>
          <w:tcPr>
            <w:tcW w:w="456" w:type="dxa"/>
            <w:gridSpan w:val="2"/>
            <w:noWrap/>
            <w:vAlign w:val="center"/>
          </w:tcPr>
          <w:p w14:paraId="18B52DD1" w14:textId="77777777" w:rsidR="00AE144F" w:rsidRPr="00520D3B" w:rsidRDefault="00AE144F" w:rsidP="00AE144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8806" w:type="dxa"/>
            <w:gridSpan w:val="16"/>
            <w:noWrap/>
            <w:vAlign w:val="center"/>
          </w:tcPr>
          <w:p w14:paraId="79AB630B" w14:textId="77777777" w:rsidR="00AE144F" w:rsidRDefault="00AE144F" w:rsidP="00AE144F">
            <w:r>
              <w:t>Schriftlich</w:t>
            </w:r>
          </w:p>
        </w:tc>
      </w:tr>
      <w:tr w:rsidR="00AE144F" w:rsidRPr="00520D3B" w14:paraId="2B8BFAAB" w14:textId="77777777" w:rsidTr="006028C7">
        <w:trPr>
          <w:trHeight w:val="679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08FA5BF8" w14:textId="77777777" w:rsidR="00AE144F" w:rsidRPr="00586235" w:rsidRDefault="00AE144F" w:rsidP="00AE144F">
            <w:pPr>
              <w:jc w:val="left"/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07A6F830" w14:textId="77777777" w:rsidR="00AE144F" w:rsidRDefault="00AE144F" w:rsidP="00AE144F">
            <w:pPr>
              <w:pStyle w:val="FormatvorlageVor6Pt"/>
            </w:pPr>
            <w:r>
              <w:t>D</w:t>
            </w:r>
            <w:r w:rsidRPr="00520D3B">
              <w:t>as bei</w:t>
            </w:r>
            <w:r>
              <w:t>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</w:t>
            </w:r>
            <w:r>
              <w:t xml:space="preserve"> </w:t>
            </w:r>
            <w:r w:rsidRPr="00520D3B">
              <w:t xml:space="preserve">in verschlossenem Umschlag bis zum </w:t>
            </w:r>
            <w:r>
              <w:t>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AE144F" w:rsidRPr="00520D3B" w14:paraId="3BC6B2AB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341C328F" w14:textId="77777777" w:rsidR="00AE144F" w:rsidRPr="00EB3AE5" w:rsidRDefault="00AE144F" w:rsidP="00AE144F"/>
        </w:tc>
        <w:tc>
          <w:tcPr>
            <w:tcW w:w="499" w:type="dxa"/>
            <w:gridSpan w:val="3"/>
            <w:noWrap/>
            <w:vAlign w:val="center"/>
          </w:tcPr>
          <w:p w14:paraId="38CC79E2" w14:textId="77777777" w:rsidR="00AE144F" w:rsidRPr="00520D3B" w:rsidRDefault="00AE144F" w:rsidP="00AE144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8763" w:type="dxa"/>
            <w:gridSpan w:val="15"/>
            <w:vAlign w:val="center"/>
          </w:tcPr>
          <w:p w14:paraId="176C9617" w14:textId="77777777" w:rsidR="00AE144F" w:rsidRPr="00520D3B" w:rsidRDefault="00AE144F" w:rsidP="00AE144F">
            <w:r>
              <w:t>siehe Briefkopf</w:t>
            </w:r>
          </w:p>
        </w:tc>
      </w:tr>
      <w:tr w:rsidR="00AE144F" w:rsidRPr="00520D3B" w14:paraId="036FCCAD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50C11A72" w14:textId="77777777" w:rsidR="00AE144F" w:rsidRPr="00EB3AE5" w:rsidRDefault="00AE144F" w:rsidP="00AE144F"/>
        </w:tc>
        <w:tc>
          <w:tcPr>
            <w:tcW w:w="499" w:type="dxa"/>
            <w:gridSpan w:val="3"/>
            <w:noWrap/>
            <w:vAlign w:val="center"/>
          </w:tcPr>
          <w:p w14:paraId="1B205677" w14:textId="77777777" w:rsidR="00AE144F" w:rsidRPr="00520D3B" w:rsidRDefault="00AE144F" w:rsidP="00AE144F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63BB0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6"/>
            <w:vAlign w:val="center"/>
          </w:tcPr>
          <w:p w14:paraId="42A1DEE9" w14:textId="77777777" w:rsidR="00AE144F" w:rsidRPr="00520D3B" w:rsidRDefault="00AE144F" w:rsidP="00AE144F">
            <w:r>
              <w:t>Stelle:</w:t>
            </w:r>
          </w:p>
        </w:tc>
        <w:tc>
          <w:tcPr>
            <w:tcW w:w="7771" w:type="dxa"/>
            <w:gridSpan w:val="9"/>
            <w:vMerge w:val="restart"/>
            <w:vAlign w:val="center"/>
          </w:tcPr>
          <w:p w14:paraId="56F155A7" w14:textId="77777777" w:rsidR="00AE144F" w:rsidRPr="00520D3B" w:rsidRDefault="00AE144F" w:rsidP="00AE144F"/>
        </w:tc>
      </w:tr>
      <w:tr w:rsidR="00AE144F" w:rsidRPr="00520D3B" w14:paraId="265B5733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730BB6A0" w14:textId="77777777" w:rsidR="00AE144F" w:rsidRPr="00EB3AE5" w:rsidRDefault="00AE144F" w:rsidP="00AE144F"/>
        </w:tc>
        <w:tc>
          <w:tcPr>
            <w:tcW w:w="499" w:type="dxa"/>
            <w:gridSpan w:val="3"/>
            <w:noWrap/>
            <w:vAlign w:val="center"/>
          </w:tcPr>
          <w:p w14:paraId="236A17A8" w14:textId="77777777" w:rsidR="00AE144F" w:rsidRPr="00520D3B" w:rsidRDefault="00AE144F" w:rsidP="00AE144F"/>
        </w:tc>
        <w:tc>
          <w:tcPr>
            <w:tcW w:w="992" w:type="dxa"/>
            <w:gridSpan w:val="6"/>
            <w:vAlign w:val="center"/>
          </w:tcPr>
          <w:p w14:paraId="381A4181" w14:textId="77777777" w:rsidR="00AE144F" w:rsidRPr="00520D3B" w:rsidRDefault="00AE144F" w:rsidP="00AE144F"/>
        </w:tc>
        <w:tc>
          <w:tcPr>
            <w:tcW w:w="7771" w:type="dxa"/>
            <w:gridSpan w:val="9"/>
            <w:vMerge/>
            <w:vAlign w:val="center"/>
          </w:tcPr>
          <w:p w14:paraId="624FB18D" w14:textId="77777777" w:rsidR="00AE144F" w:rsidRPr="00520D3B" w:rsidRDefault="00AE144F" w:rsidP="00AE144F"/>
        </w:tc>
      </w:tr>
      <w:tr w:rsidR="00AE144F" w:rsidRPr="00520D3B" w14:paraId="145FF6AA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192D055D" w14:textId="77777777" w:rsidR="00AE144F" w:rsidRPr="00EB3AE5" w:rsidRDefault="00AE144F" w:rsidP="00AE144F"/>
        </w:tc>
        <w:tc>
          <w:tcPr>
            <w:tcW w:w="499" w:type="dxa"/>
            <w:gridSpan w:val="3"/>
            <w:noWrap/>
            <w:vAlign w:val="center"/>
          </w:tcPr>
          <w:p w14:paraId="6F337F59" w14:textId="77777777" w:rsidR="00AE144F" w:rsidRPr="00520D3B" w:rsidRDefault="00AE144F" w:rsidP="00AE144F"/>
        </w:tc>
        <w:tc>
          <w:tcPr>
            <w:tcW w:w="992" w:type="dxa"/>
            <w:gridSpan w:val="6"/>
            <w:vAlign w:val="center"/>
          </w:tcPr>
          <w:p w14:paraId="25A96CE0" w14:textId="77777777" w:rsidR="00AE144F" w:rsidRPr="00520D3B" w:rsidRDefault="00AE144F" w:rsidP="00AE144F"/>
        </w:tc>
        <w:tc>
          <w:tcPr>
            <w:tcW w:w="7771" w:type="dxa"/>
            <w:gridSpan w:val="9"/>
            <w:vMerge/>
            <w:vAlign w:val="center"/>
          </w:tcPr>
          <w:p w14:paraId="6FC28472" w14:textId="77777777" w:rsidR="00AE144F" w:rsidRPr="00520D3B" w:rsidRDefault="00AE144F" w:rsidP="00AE144F"/>
        </w:tc>
      </w:tr>
      <w:tr w:rsidR="00AE144F" w:rsidRPr="00520D3B" w14:paraId="32EC6C2B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</w:tcPr>
          <w:p w14:paraId="408684F1" w14:textId="77777777" w:rsidR="00AE144F" w:rsidRPr="00EB3AE5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03A6D956" w14:textId="77777777" w:rsidR="00AE144F" w:rsidRPr="00520D3B" w:rsidRDefault="00AE144F" w:rsidP="00AE144F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>des Bieters und der Angabe</w:t>
            </w:r>
          </w:p>
        </w:tc>
      </w:tr>
      <w:tr w:rsidR="00AE144F" w:rsidRPr="00EB3AE5" w14:paraId="0564F76A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32FE82BE" w14:textId="77777777" w:rsidR="00AE144F" w:rsidRPr="00EB3AE5" w:rsidRDefault="00AE144F" w:rsidP="00AE144F"/>
        </w:tc>
        <w:tc>
          <w:tcPr>
            <w:tcW w:w="9262" w:type="dxa"/>
            <w:gridSpan w:val="18"/>
            <w:tcBorders>
              <w:bottom w:val="single" w:sz="4" w:space="0" w:color="808080"/>
            </w:tcBorders>
            <w:noWrap/>
            <w:vAlign w:val="center"/>
          </w:tcPr>
          <w:p w14:paraId="68EA73AF" w14:textId="77777777" w:rsidR="00AE144F" w:rsidRPr="00EB3AE5" w:rsidRDefault="00AE144F" w:rsidP="00AE144F">
            <w:r>
              <w:t>„Angebot für</w:t>
            </w:r>
          </w:p>
        </w:tc>
      </w:tr>
      <w:tr w:rsidR="00AE144F" w:rsidRPr="00A67A43" w14:paraId="12F0D90B" w14:textId="77777777" w:rsidTr="006028C7">
        <w:trPr>
          <w:trHeight w:val="284"/>
        </w:trPr>
        <w:tc>
          <w:tcPr>
            <w:tcW w:w="51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745422" w14:textId="77777777" w:rsidR="00AE144F" w:rsidRPr="00A67A43" w:rsidRDefault="00AE144F" w:rsidP="00AE144F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0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2CC5FCA" w14:textId="77777777" w:rsidR="00AE144F" w:rsidRPr="00A67A43" w:rsidRDefault="00AE144F" w:rsidP="00AE1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488" w:type="dxa"/>
            <w:gridSpan w:val="8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35838E24" w14:textId="77777777" w:rsidR="00AE144F" w:rsidRPr="00A67A43" w:rsidRDefault="00AE144F" w:rsidP="00AE1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AE144F" w:rsidRPr="00520D3B" w14:paraId="040AF4DA" w14:textId="77777777" w:rsidTr="006028C7">
        <w:trPr>
          <w:trHeight w:val="284"/>
        </w:trPr>
        <w:tc>
          <w:tcPr>
            <w:tcW w:w="51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C325EE" w14:textId="77777777" w:rsidR="00AE144F" w:rsidRPr="00EB3AE5" w:rsidRDefault="00AE144F" w:rsidP="00AE144F"/>
        </w:tc>
        <w:tc>
          <w:tcPr>
            <w:tcW w:w="1774" w:type="dxa"/>
            <w:gridSpan w:val="10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592F860" w14:textId="77777777" w:rsidR="00AE144F" w:rsidRPr="00520D3B" w:rsidRDefault="00AE144F" w:rsidP="00AE144F"/>
        </w:tc>
        <w:tc>
          <w:tcPr>
            <w:tcW w:w="7488" w:type="dxa"/>
            <w:gridSpan w:val="8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24F3758" w14:textId="77777777" w:rsidR="00AE144F" w:rsidRPr="00520D3B" w:rsidRDefault="00AE144F" w:rsidP="00AE144F"/>
        </w:tc>
      </w:tr>
      <w:tr w:rsidR="00AE144F" w:rsidRPr="00A67A43" w14:paraId="41CF5319" w14:textId="77777777" w:rsidTr="006028C7">
        <w:trPr>
          <w:trHeight w:val="284"/>
        </w:trPr>
        <w:tc>
          <w:tcPr>
            <w:tcW w:w="51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360066B" w14:textId="77777777" w:rsidR="00AE144F" w:rsidRPr="00A67A43" w:rsidRDefault="00AE144F" w:rsidP="00AE144F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0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5E30BB2" w14:textId="77777777" w:rsidR="00AE144F" w:rsidRPr="00A67A43" w:rsidRDefault="00AE144F" w:rsidP="00AE1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488" w:type="dxa"/>
            <w:gridSpan w:val="8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72445073" w14:textId="77777777" w:rsidR="00AE144F" w:rsidRPr="00A67A43" w:rsidRDefault="00AE144F" w:rsidP="00AE144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AE144F" w:rsidRPr="00520D3B" w14:paraId="434BE013" w14:textId="77777777" w:rsidTr="006028C7">
        <w:trPr>
          <w:trHeight w:val="284"/>
        </w:trPr>
        <w:tc>
          <w:tcPr>
            <w:tcW w:w="51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B3C1B8" w14:textId="77777777" w:rsidR="00AE144F" w:rsidRPr="00EB3AE5" w:rsidRDefault="00AE144F" w:rsidP="00AE144F"/>
        </w:tc>
        <w:tc>
          <w:tcPr>
            <w:tcW w:w="1774" w:type="dxa"/>
            <w:gridSpan w:val="10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01B8F4E" w14:textId="77777777" w:rsidR="00AE144F" w:rsidRPr="00520D3B" w:rsidRDefault="00AE144F" w:rsidP="00AE144F"/>
        </w:tc>
        <w:tc>
          <w:tcPr>
            <w:tcW w:w="7488" w:type="dxa"/>
            <w:gridSpan w:val="8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55668D" w14:textId="77777777" w:rsidR="00AE144F" w:rsidRPr="00520D3B" w:rsidRDefault="00AE144F" w:rsidP="00AE144F"/>
        </w:tc>
      </w:tr>
      <w:tr w:rsidR="00AE144F" w:rsidRPr="00520D3B" w14:paraId="2960F5EC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50E0233A" w14:textId="77777777" w:rsidR="00AE144F" w:rsidRPr="00EB3AE5" w:rsidRDefault="00AE144F" w:rsidP="00AE144F"/>
        </w:tc>
        <w:tc>
          <w:tcPr>
            <w:tcW w:w="5523" w:type="dxa"/>
            <w:gridSpan w:val="11"/>
            <w:tcBorders>
              <w:top w:val="single" w:sz="4" w:space="0" w:color="808080"/>
            </w:tcBorders>
            <w:noWrap/>
            <w:vAlign w:val="center"/>
          </w:tcPr>
          <w:p w14:paraId="41B4383E" w14:textId="77777777" w:rsidR="00AE144F" w:rsidRPr="00520D3B" w:rsidRDefault="00AE144F" w:rsidP="00AE144F">
            <w:r>
              <w:t>„</w:t>
            </w:r>
          </w:p>
        </w:tc>
        <w:tc>
          <w:tcPr>
            <w:tcW w:w="3739" w:type="dxa"/>
            <w:gridSpan w:val="7"/>
            <w:tcBorders>
              <w:top w:val="single" w:sz="4" w:space="0" w:color="808080"/>
            </w:tcBorders>
            <w:vAlign w:val="center"/>
          </w:tcPr>
          <w:p w14:paraId="39DE8A00" w14:textId="77777777" w:rsidR="00AE144F" w:rsidRPr="00520D3B" w:rsidRDefault="00AE144F" w:rsidP="00AE144F"/>
        </w:tc>
      </w:tr>
      <w:tr w:rsidR="00AE144F" w:rsidRPr="00520D3B" w14:paraId="0B7A5EC9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7C722FF" w14:textId="77777777" w:rsidR="00AE144F" w:rsidRPr="00586235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7D965651" w14:textId="77777777" w:rsidR="00AE144F" w:rsidRPr="00520D3B" w:rsidRDefault="00AE144F" w:rsidP="00AE144F">
            <w:r>
              <w:t>zu versehen, ggf. unter Verwendung eines bereit gestellten Kennzettels.</w:t>
            </w:r>
          </w:p>
        </w:tc>
      </w:tr>
      <w:tr w:rsidR="00AE144F" w:rsidRPr="00E44B1B" w14:paraId="207C6DEF" w14:textId="77777777" w:rsidTr="006028C7">
        <w:trPr>
          <w:trHeight w:val="140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092F426" w14:textId="77777777" w:rsidR="00AE144F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50AD394F" w14:textId="77777777" w:rsidR="00AE144F" w:rsidRPr="00E44B1B" w:rsidRDefault="00AE144F" w:rsidP="00AE144F">
            <w:pPr>
              <w:rPr>
                <w:b/>
              </w:rPr>
            </w:pPr>
          </w:p>
        </w:tc>
      </w:tr>
      <w:tr w:rsidR="00AE144F" w:rsidRPr="00E44B1B" w14:paraId="613B7BFA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60922252" w14:textId="77777777" w:rsidR="00AE144F" w:rsidRPr="00E44B1B" w:rsidRDefault="00AE144F" w:rsidP="00AE144F">
            <w:pPr>
              <w:pStyle w:val="berschrift1"/>
            </w:pPr>
            <w:r w:rsidRPr="00E44B1B">
              <w:t>Stelle, an die sich der Bewerber oder Bieter zur Nachprüfung behaupteter Verstöße gegen die Vergabebestimmungen wenden kann (Nachprüfungsstelle nach §</w:t>
            </w:r>
            <w:r>
              <w:t> </w:t>
            </w:r>
            <w:r w:rsidRPr="00E44B1B">
              <w:t>21 VOB/A):</w:t>
            </w:r>
          </w:p>
        </w:tc>
      </w:tr>
      <w:tr w:rsidR="00AE144F" w:rsidRPr="00520D3B" w14:paraId="05A0934A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42101E01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7F5BF3B0" w14:textId="77777777" w:rsidR="00AE144F" w:rsidRPr="00520D3B" w:rsidRDefault="00AE144F" w:rsidP="00AE144F"/>
        </w:tc>
      </w:tr>
      <w:tr w:rsidR="00AE144F" w:rsidRPr="00520D3B" w14:paraId="5A1E6D80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C3F242B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1D5B7EDC" w14:textId="77777777" w:rsidR="00AE144F" w:rsidRPr="00520D3B" w:rsidRDefault="00AE144F" w:rsidP="00AE144F">
            <w:r w:rsidRPr="00B41855">
              <w:t>Kommunalaufsicht der Bezirksregierung Münster</w:t>
            </w:r>
          </w:p>
        </w:tc>
      </w:tr>
      <w:tr w:rsidR="00AE144F" w:rsidRPr="00520D3B" w14:paraId="6B60415F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5C5BAE73" w14:textId="77777777" w:rsidR="00AE144F" w:rsidRPr="00520D3B" w:rsidRDefault="00AE144F" w:rsidP="00AE144F"/>
        </w:tc>
        <w:tc>
          <w:tcPr>
            <w:tcW w:w="9262" w:type="dxa"/>
            <w:gridSpan w:val="18"/>
            <w:noWrap/>
            <w:vAlign w:val="center"/>
          </w:tcPr>
          <w:p w14:paraId="444061A5" w14:textId="77777777" w:rsidR="00AE144F" w:rsidRDefault="00AE144F" w:rsidP="00AE144F">
            <w:r w:rsidRPr="00B41855">
              <w:t xml:space="preserve">Domplatz 1 </w:t>
            </w:r>
            <w:r>
              <w:t>–</w:t>
            </w:r>
            <w:r w:rsidRPr="00B41855">
              <w:t xml:space="preserve"> 3</w:t>
            </w:r>
          </w:p>
          <w:p w14:paraId="74EED80C" w14:textId="77777777" w:rsidR="00AE144F" w:rsidRDefault="00AE144F" w:rsidP="00AE144F">
            <w:r w:rsidRPr="00B41855">
              <w:t>48143</w:t>
            </w:r>
            <w:r>
              <w:t xml:space="preserve"> Münster</w:t>
            </w:r>
          </w:p>
          <w:p w14:paraId="09E32DCA" w14:textId="77777777" w:rsidR="00AE144F" w:rsidRPr="00520D3B" w:rsidRDefault="00AE144F" w:rsidP="00AE144F">
            <w:r>
              <w:t>Deutschland</w:t>
            </w:r>
          </w:p>
        </w:tc>
      </w:tr>
      <w:tr w:rsidR="00AE144F" w:rsidRPr="00E44B1B" w14:paraId="5B853ED0" w14:textId="77777777" w:rsidTr="006028C7">
        <w:trPr>
          <w:trHeight w:val="397"/>
        </w:trPr>
        <w:tc>
          <w:tcPr>
            <w:tcW w:w="9781" w:type="dxa"/>
            <w:gridSpan w:val="21"/>
            <w:noWrap/>
            <w:tcMar>
              <w:left w:w="28" w:type="dxa"/>
            </w:tcMar>
            <w:vAlign w:val="center"/>
          </w:tcPr>
          <w:p w14:paraId="66B8D30B" w14:textId="77777777" w:rsidR="00AE144F" w:rsidRPr="00E44B1B" w:rsidRDefault="00AE144F" w:rsidP="00AE144F">
            <w:pPr>
              <w:pStyle w:val="berschrift1"/>
              <w:numPr>
                <w:ilvl w:val="0"/>
                <w:numId w:val="0"/>
              </w:numPr>
            </w:pPr>
          </w:p>
        </w:tc>
      </w:tr>
      <w:tr w:rsidR="00AE144F" w:rsidRPr="00560423" w14:paraId="4FE46EAA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21C78808" w14:textId="77777777" w:rsidR="00AE144F" w:rsidRPr="00586235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tbl>
            <w:tblPr>
              <w:tblW w:w="9960" w:type="dxa"/>
              <w:tblLayout w:type="fixed"/>
              <w:tblLook w:val="01E0" w:firstRow="1" w:lastRow="1" w:firstColumn="1" w:lastColumn="1" w:noHBand="0" w:noVBand="0"/>
            </w:tblPr>
            <w:tblGrid>
              <w:gridCol w:w="9365"/>
              <w:gridCol w:w="595"/>
            </w:tblGrid>
            <w:tr w:rsidR="00F66027" w14:paraId="078DAD6E" w14:textId="77777777" w:rsidTr="00F66027">
              <w:trPr>
                <w:trHeight w:val="567"/>
              </w:trPr>
              <w:tc>
                <w:tcPr>
                  <w:tcW w:w="9956" w:type="dxa"/>
                  <w:gridSpan w:val="2"/>
                  <w:noWrap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A7CF9F2" w14:textId="77777777" w:rsidR="00F66027" w:rsidRDefault="00F66027" w:rsidP="00F66027">
                  <w:pPr>
                    <w:pStyle w:val="berschrift1"/>
                  </w:pPr>
                  <w:r>
                    <w:t>Besondere Vereinbarung / Überprüfungsklausel</w:t>
                  </w:r>
                </w:p>
              </w:tc>
            </w:tr>
            <w:tr w:rsidR="00F66027" w14:paraId="494044A0" w14:textId="77777777" w:rsidTr="00F66027">
              <w:trPr>
                <w:gridAfter w:val="1"/>
                <w:wAfter w:w="601" w:type="dxa"/>
                <w:trHeight w:val="284"/>
              </w:trPr>
              <w:tc>
                <w:tcPr>
                  <w:tcW w:w="9463" w:type="dxa"/>
                  <w:noWrap/>
                  <w:vAlign w:val="center"/>
                  <w:hideMark/>
                </w:tcPr>
                <w:p w14:paraId="614319BE" w14:textId="77777777" w:rsidR="00F66027" w:rsidRDefault="00F66027" w:rsidP="00F66027">
                  <w:r>
                    <w:t xml:space="preserve">Für den Fall, dass der Ausschreibungsgewinner vor vollständiger Leistungserbringung wegen Kündigung, Insolvenz oder aus einem anderen Grunde endgültig ausfällt, behält sich der Auftraggeber vor, </w:t>
                  </w:r>
                </w:p>
                <w:p w14:paraId="663F847C" w14:textId="77777777" w:rsidR="00F66027" w:rsidRDefault="00F66027" w:rsidP="00F66027">
                  <w:r>
                    <w:t xml:space="preserve">die verbleibenden Arbeiten den übrigen Bietern in der Reihenfolge des Ausschreibungsergebnisses </w:t>
                  </w:r>
                </w:p>
                <w:p w14:paraId="2DCA698E" w14:textId="77777777" w:rsidR="00F66027" w:rsidRDefault="00F66027" w:rsidP="00F66027">
                  <w:r>
                    <w:t>bis Platz 5 auf der Grundlage ihrer Angebote anzutragen.</w:t>
                  </w:r>
                </w:p>
              </w:tc>
            </w:tr>
            <w:tr w:rsidR="00F66027" w14:paraId="23036415" w14:textId="77777777" w:rsidTr="00F66027">
              <w:trPr>
                <w:gridAfter w:val="1"/>
                <w:wAfter w:w="601" w:type="dxa"/>
                <w:trHeight w:val="284"/>
              </w:trPr>
              <w:tc>
                <w:tcPr>
                  <w:tcW w:w="9463" w:type="dxa"/>
                  <w:noWrap/>
                  <w:vAlign w:val="center"/>
                </w:tcPr>
                <w:p w14:paraId="41959860" w14:textId="77777777" w:rsidR="00F66027" w:rsidRDefault="00F66027" w:rsidP="00F66027"/>
              </w:tc>
            </w:tr>
            <w:tr w:rsidR="00F66027" w14:paraId="21127BD4" w14:textId="77777777" w:rsidTr="00F66027">
              <w:trPr>
                <w:gridAfter w:val="1"/>
                <w:wAfter w:w="601" w:type="dxa"/>
                <w:trHeight w:val="284"/>
              </w:trPr>
              <w:tc>
                <w:tcPr>
                  <w:tcW w:w="9463" w:type="dxa"/>
                  <w:noWrap/>
                  <w:vAlign w:val="center"/>
                </w:tcPr>
                <w:p w14:paraId="54233EDD" w14:textId="77777777" w:rsidR="00F66027" w:rsidRDefault="00F66027" w:rsidP="00F66027">
                  <w:r>
                    <w:t>Preisanpassungsklausel für die auszuführende (Rest-) Arbeit:</w:t>
                  </w:r>
                </w:p>
                <w:p w14:paraId="672F77D4" w14:textId="77777777" w:rsidR="00F66027" w:rsidRDefault="00F66027" w:rsidP="00F66027"/>
                <w:p w14:paraId="2314EE2A" w14:textId="77777777" w:rsidR="00F66027" w:rsidRDefault="00F66027" w:rsidP="00F66027">
                  <w:r>
                    <w:t>-</w:t>
                  </w:r>
                  <w:r>
                    <w:tab/>
                    <w:t>100 %                     + 3 %</w:t>
                  </w:r>
                </w:p>
                <w:p w14:paraId="7501752E" w14:textId="77777777" w:rsidR="00F66027" w:rsidRDefault="00F66027" w:rsidP="00F66027">
                  <w:r>
                    <w:t>-</w:t>
                  </w:r>
                  <w:r>
                    <w:tab/>
                    <w:t xml:space="preserve">ab &lt; 70 %    RA      + 4 % </w:t>
                  </w:r>
                </w:p>
                <w:p w14:paraId="53F96131" w14:textId="77777777" w:rsidR="00F66027" w:rsidRDefault="00F66027" w:rsidP="00F66027">
                  <w:r>
                    <w:t>-</w:t>
                  </w:r>
                  <w:r>
                    <w:tab/>
                    <w:t>bei &lt; 50 %   RA      + 5 %</w:t>
                  </w:r>
                </w:p>
              </w:tc>
            </w:tr>
          </w:tbl>
          <w:p w14:paraId="7EBA65E8" w14:textId="77777777" w:rsidR="00AE144F" w:rsidRPr="00560423" w:rsidRDefault="00AE144F" w:rsidP="00AE144F">
            <w:pPr>
              <w:rPr>
                <w:b/>
              </w:rPr>
            </w:pPr>
          </w:p>
        </w:tc>
      </w:tr>
      <w:tr w:rsidR="00AE144F" w:rsidRPr="00520D3B" w14:paraId="5A7FE492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0976537E" w14:textId="77777777" w:rsidR="00AE144F" w:rsidRPr="00586235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1B6DB32F" w14:textId="77777777" w:rsidR="00AE144F" w:rsidRPr="00520D3B" w:rsidRDefault="00AE144F" w:rsidP="00AE144F"/>
        </w:tc>
      </w:tr>
      <w:tr w:rsidR="00AE144F" w:rsidRPr="00520D3B" w14:paraId="31A2F360" w14:textId="77777777" w:rsidTr="006028C7">
        <w:trPr>
          <w:trHeight w:val="284"/>
        </w:trPr>
        <w:tc>
          <w:tcPr>
            <w:tcW w:w="519" w:type="dxa"/>
            <w:gridSpan w:val="3"/>
            <w:noWrap/>
            <w:tcMar>
              <w:left w:w="28" w:type="dxa"/>
            </w:tcMar>
            <w:vAlign w:val="center"/>
          </w:tcPr>
          <w:p w14:paraId="77708E5A" w14:textId="77777777" w:rsidR="00AE144F" w:rsidRPr="00586235" w:rsidRDefault="00AE144F" w:rsidP="00AE144F">
            <w:pPr>
              <w:rPr>
                <w:b/>
              </w:rPr>
            </w:pPr>
          </w:p>
        </w:tc>
        <w:tc>
          <w:tcPr>
            <w:tcW w:w="9262" w:type="dxa"/>
            <w:gridSpan w:val="18"/>
            <w:noWrap/>
            <w:vAlign w:val="center"/>
          </w:tcPr>
          <w:p w14:paraId="34120051" w14:textId="77777777" w:rsidR="00AE144F" w:rsidRPr="00520D3B" w:rsidRDefault="00AE144F" w:rsidP="00AE144F"/>
        </w:tc>
      </w:tr>
    </w:tbl>
    <w:p w14:paraId="535F7C72" w14:textId="77777777" w:rsidR="00332936" w:rsidRDefault="00332936" w:rsidP="00E44B1B"/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6D21C" w14:textId="77777777" w:rsidR="004D5407" w:rsidRDefault="004D5407">
      <w:r>
        <w:separator/>
      </w:r>
    </w:p>
    <w:p w14:paraId="70477255" w14:textId="77777777" w:rsidR="004D5407" w:rsidRDefault="004D5407"/>
    <w:p w14:paraId="7FFA11F3" w14:textId="77777777" w:rsidR="004D5407" w:rsidRDefault="004D5407"/>
  </w:endnote>
  <w:endnote w:type="continuationSeparator" w:id="0">
    <w:p w14:paraId="1834F825" w14:textId="77777777" w:rsidR="004D5407" w:rsidRDefault="004D5407">
      <w:r>
        <w:continuationSeparator/>
      </w:r>
    </w:p>
    <w:p w14:paraId="43205797" w14:textId="77777777" w:rsidR="004D5407" w:rsidRDefault="004D5407"/>
    <w:p w14:paraId="4ACD25E1" w14:textId="77777777" w:rsidR="004D5407" w:rsidRDefault="004D54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5FDE" w:rsidRPr="00D6072E" w14:paraId="6A9B7D6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A977DB4" w14:textId="77777777" w:rsidR="002E5FDE" w:rsidRPr="00D6072E" w:rsidRDefault="002E5FD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0BE235B" w14:textId="77777777" w:rsidR="002E5FDE" w:rsidRPr="00D6072E" w:rsidRDefault="002E5FDE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E625A0D" wp14:editId="6E2557A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95F200A" w14:textId="77777777" w:rsidR="002E5FDE" w:rsidRPr="00D6072E" w:rsidRDefault="002E5FDE" w:rsidP="00C322A9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– Stand 2019</w:t>
          </w:r>
        </w:p>
      </w:tc>
      <w:tc>
        <w:tcPr>
          <w:tcW w:w="1440" w:type="dxa"/>
          <w:vAlign w:val="center"/>
        </w:tcPr>
        <w:p w14:paraId="015D1281" w14:textId="77777777" w:rsidR="002E5FDE" w:rsidRPr="00D6072E" w:rsidRDefault="002E5FD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A27E95C" w14:textId="77777777" w:rsidR="002E5FDE" w:rsidRPr="00AD584D" w:rsidRDefault="002E5FDE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BF329" w14:textId="77777777" w:rsidR="004D5407" w:rsidRDefault="004D5407">
      <w:r>
        <w:separator/>
      </w:r>
    </w:p>
    <w:p w14:paraId="79DC6281" w14:textId="77777777" w:rsidR="004D5407" w:rsidRDefault="004D5407"/>
    <w:p w14:paraId="16BBDD4F" w14:textId="77777777" w:rsidR="004D5407" w:rsidRDefault="004D5407"/>
  </w:footnote>
  <w:footnote w:type="continuationSeparator" w:id="0">
    <w:p w14:paraId="0A6785E1" w14:textId="77777777" w:rsidR="004D5407" w:rsidRDefault="004D5407">
      <w:r>
        <w:continuationSeparator/>
      </w:r>
    </w:p>
    <w:p w14:paraId="4087C2A8" w14:textId="77777777" w:rsidR="004D5407" w:rsidRDefault="004D5407"/>
    <w:p w14:paraId="33439088" w14:textId="77777777" w:rsidR="004D5407" w:rsidRDefault="004D54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65804" w14:textId="77777777" w:rsidR="002E5FDE" w:rsidRDefault="002E5FDE"/>
  <w:p w14:paraId="073B63E1" w14:textId="77777777" w:rsidR="002E5FDE" w:rsidRDefault="002E5F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C3696" w14:textId="77777777" w:rsidR="002E5FDE" w:rsidRDefault="002E5FDE">
    <w:pPr>
      <w:pStyle w:val="Kopfzeile"/>
    </w:pPr>
    <w:r>
      <w:t>211</w:t>
    </w:r>
  </w:p>
  <w:p w14:paraId="1276E7FF" w14:textId="77777777" w:rsidR="002E5FDE" w:rsidRDefault="002E5FDE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7979607">
    <w:abstractNumId w:val="2"/>
  </w:num>
  <w:num w:numId="2" w16cid:durableId="2025326601">
    <w:abstractNumId w:val="7"/>
  </w:num>
  <w:num w:numId="3" w16cid:durableId="1570725042">
    <w:abstractNumId w:val="10"/>
  </w:num>
  <w:num w:numId="4" w16cid:durableId="2097290309">
    <w:abstractNumId w:val="22"/>
  </w:num>
  <w:num w:numId="5" w16cid:durableId="368382709">
    <w:abstractNumId w:val="13"/>
  </w:num>
  <w:num w:numId="6" w16cid:durableId="153447995">
    <w:abstractNumId w:val="4"/>
  </w:num>
  <w:num w:numId="7" w16cid:durableId="1499535351">
    <w:abstractNumId w:val="17"/>
  </w:num>
  <w:num w:numId="8" w16cid:durableId="347485935">
    <w:abstractNumId w:val="12"/>
  </w:num>
  <w:num w:numId="9" w16cid:durableId="1773282640">
    <w:abstractNumId w:val="21"/>
  </w:num>
  <w:num w:numId="10" w16cid:durableId="95366144">
    <w:abstractNumId w:val="6"/>
  </w:num>
  <w:num w:numId="11" w16cid:durableId="694426713">
    <w:abstractNumId w:val="16"/>
  </w:num>
  <w:num w:numId="12" w16cid:durableId="1842744072">
    <w:abstractNumId w:val="16"/>
  </w:num>
  <w:num w:numId="13" w16cid:durableId="130053195">
    <w:abstractNumId w:val="16"/>
  </w:num>
  <w:num w:numId="14" w16cid:durableId="979267428">
    <w:abstractNumId w:val="16"/>
  </w:num>
  <w:num w:numId="15" w16cid:durableId="802189778">
    <w:abstractNumId w:val="16"/>
  </w:num>
  <w:num w:numId="16" w16cid:durableId="1841699125">
    <w:abstractNumId w:val="3"/>
  </w:num>
  <w:num w:numId="17" w16cid:durableId="142430795">
    <w:abstractNumId w:val="3"/>
  </w:num>
  <w:num w:numId="18" w16cid:durableId="500003841">
    <w:abstractNumId w:val="18"/>
  </w:num>
  <w:num w:numId="19" w16cid:durableId="1505436780">
    <w:abstractNumId w:val="1"/>
  </w:num>
  <w:num w:numId="20" w16cid:durableId="1200703006">
    <w:abstractNumId w:val="11"/>
  </w:num>
  <w:num w:numId="21" w16cid:durableId="1101493853">
    <w:abstractNumId w:val="15"/>
  </w:num>
  <w:num w:numId="22" w16cid:durableId="1047295732">
    <w:abstractNumId w:val="8"/>
  </w:num>
  <w:num w:numId="23" w16cid:durableId="828791178">
    <w:abstractNumId w:val="19"/>
  </w:num>
  <w:num w:numId="24" w16cid:durableId="627204749">
    <w:abstractNumId w:val="5"/>
  </w:num>
  <w:num w:numId="25" w16cid:durableId="771166337">
    <w:abstractNumId w:val="20"/>
  </w:num>
  <w:num w:numId="26" w16cid:durableId="754517894">
    <w:abstractNumId w:val="14"/>
  </w:num>
  <w:num w:numId="27" w16cid:durableId="423690653">
    <w:abstractNumId w:val="0"/>
  </w:num>
  <w:num w:numId="28" w16cid:durableId="395129319">
    <w:abstractNumId w:val="9"/>
  </w:num>
  <w:num w:numId="29" w16cid:durableId="7011767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5EC6"/>
    <w:rsid w:val="0002662E"/>
    <w:rsid w:val="00027B40"/>
    <w:rsid w:val="00031C2A"/>
    <w:rsid w:val="00032E33"/>
    <w:rsid w:val="0003658C"/>
    <w:rsid w:val="000368A2"/>
    <w:rsid w:val="000403E5"/>
    <w:rsid w:val="00042817"/>
    <w:rsid w:val="00047B0F"/>
    <w:rsid w:val="00056E5B"/>
    <w:rsid w:val="00063BB0"/>
    <w:rsid w:val="00072574"/>
    <w:rsid w:val="0008020D"/>
    <w:rsid w:val="00081305"/>
    <w:rsid w:val="00092BAA"/>
    <w:rsid w:val="0009487C"/>
    <w:rsid w:val="00096FC8"/>
    <w:rsid w:val="000A42AA"/>
    <w:rsid w:val="000B2BDE"/>
    <w:rsid w:val="000C135E"/>
    <w:rsid w:val="000C69C4"/>
    <w:rsid w:val="000E2231"/>
    <w:rsid w:val="000E4747"/>
    <w:rsid w:val="000E61F1"/>
    <w:rsid w:val="000F24B0"/>
    <w:rsid w:val="000F2E80"/>
    <w:rsid w:val="000F3FA7"/>
    <w:rsid w:val="00101564"/>
    <w:rsid w:val="001028D9"/>
    <w:rsid w:val="00106076"/>
    <w:rsid w:val="001065E6"/>
    <w:rsid w:val="0011127A"/>
    <w:rsid w:val="001117DB"/>
    <w:rsid w:val="00112E6E"/>
    <w:rsid w:val="00120307"/>
    <w:rsid w:val="00121D64"/>
    <w:rsid w:val="001220A3"/>
    <w:rsid w:val="00124140"/>
    <w:rsid w:val="001249E0"/>
    <w:rsid w:val="00125285"/>
    <w:rsid w:val="00127C79"/>
    <w:rsid w:val="00131725"/>
    <w:rsid w:val="00136EEA"/>
    <w:rsid w:val="001426F7"/>
    <w:rsid w:val="00142C53"/>
    <w:rsid w:val="00146CAD"/>
    <w:rsid w:val="00150050"/>
    <w:rsid w:val="001501A8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95757"/>
    <w:rsid w:val="001A414F"/>
    <w:rsid w:val="001A6205"/>
    <w:rsid w:val="001A7F32"/>
    <w:rsid w:val="001B705C"/>
    <w:rsid w:val="001C509D"/>
    <w:rsid w:val="001C5934"/>
    <w:rsid w:val="001D401F"/>
    <w:rsid w:val="001D4EA6"/>
    <w:rsid w:val="001D5063"/>
    <w:rsid w:val="001E0C92"/>
    <w:rsid w:val="001E0E8A"/>
    <w:rsid w:val="001E55CE"/>
    <w:rsid w:val="001F24B9"/>
    <w:rsid w:val="001F47CC"/>
    <w:rsid w:val="002020D8"/>
    <w:rsid w:val="002040EE"/>
    <w:rsid w:val="002077F5"/>
    <w:rsid w:val="0021144E"/>
    <w:rsid w:val="00217454"/>
    <w:rsid w:val="00224704"/>
    <w:rsid w:val="00224B21"/>
    <w:rsid w:val="00230EF1"/>
    <w:rsid w:val="00231ED1"/>
    <w:rsid w:val="00235CFA"/>
    <w:rsid w:val="00236C5E"/>
    <w:rsid w:val="00240E87"/>
    <w:rsid w:val="002423D4"/>
    <w:rsid w:val="002469C6"/>
    <w:rsid w:val="002472F7"/>
    <w:rsid w:val="002517FD"/>
    <w:rsid w:val="002538F5"/>
    <w:rsid w:val="002613CA"/>
    <w:rsid w:val="00262B97"/>
    <w:rsid w:val="00263542"/>
    <w:rsid w:val="00270316"/>
    <w:rsid w:val="00272940"/>
    <w:rsid w:val="002748DF"/>
    <w:rsid w:val="00275337"/>
    <w:rsid w:val="00275FEE"/>
    <w:rsid w:val="00285AE2"/>
    <w:rsid w:val="002868DB"/>
    <w:rsid w:val="00286B1B"/>
    <w:rsid w:val="00293711"/>
    <w:rsid w:val="002A5204"/>
    <w:rsid w:val="002A6065"/>
    <w:rsid w:val="002A6640"/>
    <w:rsid w:val="002A6900"/>
    <w:rsid w:val="002B0BC9"/>
    <w:rsid w:val="002B0BF2"/>
    <w:rsid w:val="002B5EC9"/>
    <w:rsid w:val="002B6BA0"/>
    <w:rsid w:val="002C05CA"/>
    <w:rsid w:val="002C0F7B"/>
    <w:rsid w:val="002C403D"/>
    <w:rsid w:val="002C746F"/>
    <w:rsid w:val="002D74DD"/>
    <w:rsid w:val="002E34A9"/>
    <w:rsid w:val="002E4302"/>
    <w:rsid w:val="002E5EB8"/>
    <w:rsid w:val="002E5FDE"/>
    <w:rsid w:val="002E6A23"/>
    <w:rsid w:val="002F3E06"/>
    <w:rsid w:val="002F4952"/>
    <w:rsid w:val="002F4EEB"/>
    <w:rsid w:val="002F7B40"/>
    <w:rsid w:val="00302590"/>
    <w:rsid w:val="00303EB6"/>
    <w:rsid w:val="003042CB"/>
    <w:rsid w:val="0031054A"/>
    <w:rsid w:val="0031099F"/>
    <w:rsid w:val="00312DED"/>
    <w:rsid w:val="0031358C"/>
    <w:rsid w:val="00324B11"/>
    <w:rsid w:val="00327698"/>
    <w:rsid w:val="00332936"/>
    <w:rsid w:val="00336261"/>
    <w:rsid w:val="00336901"/>
    <w:rsid w:val="00346B69"/>
    <w:rsid w:val="00347255"/>
    <w:rsid w:val="003552CC"/>
    <w:rsid w:val="00355514"/>
    <w:rsid w:val="00361E66"/>
    <w:rsid w:val="00362A49"/>
    <w:rsid w:val="003652FA"/>
    <w:rsid w:val="003656D8"/>
    <w:rsid w:val="00366E47"/>
    <w:rsid w:val="0037011E"/>
    <w:rsid w:val="00374977"/>
    <w:rsid w:val="00374CFE"/>
    <w:rsid w:val="00390451"/>
    <w:rsid w:val="0039581D"/>
    <w:rsid w:val="003A36E9"/>
    <w:rsid w:val="003A405D"/>
    <w:rsid w:val="003A70CB"/>
    <w:rsid w:val="003A7F99"/>
    <w:rsid w:val="003B33D9"/>
    <w:rsid w:val="003B41D6"/>
    <w:rsid w:val="003B4F49"/>
    <w:rsid w:val="003B6317"/>
    <w:rsid w:val="003C1A89"/>
    <w:rsid w:val="003D256C"/>
    <w:rsid w:val="003D2FD8"/>
    <w:rsid w:val="003D3E99"/>
    <w:rsid w:val="003D48C5"/>
    <w:rsid w:val="003D4C0E"/>
    <w:rsid w:val="003E2CD4"/>
    <w:rsid w:val="003E48D8"/>
    <w:rsid w:val="003E4E90"/>
    <w:rsid w:val="003E7E5A"/>
    <w:rsid w:val="003F68E9"/>
    <w:rsid w:val="00400CB4"/>
    <w:rsid w:val="0041002A"/>
    <w:rsid w:val="00422603"/>
    <w:rsid w:val="00424038"/>
    <w:rsid w:val="0043040D"/>
    <w:rsid w:val="00433A1E"/>
    <w:rsid w:val="004340BE"/>
    <w:rsid w:val="004402EF"/>
    <w:rsid w:val="00440D9A"/>
    <w:rsid w:val="0044789F"/>
    <w:rsid w:val="00450963"/>
    <w:rsid w:val="0045228F"/>
    <w:rsid w:val="00454471"/>
    <w:rsid w:val="0045726B"/>
    <w:rsid w:val="004621BF"/>
    <w:rsid w:val="00462810"/>
    <w:rsid w:val="00465207"/>
    <w:rsid w:val="00465E3B"/>
    <w:rsid w:val="0047055A"/>
    <w:rsid w:val="004706DA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0A51"/>
    <w:rsid w:val="004D36E6"/>
    <w:rsid w:val="004D39DC"/>
    <w:rsid w:val="004D5407"/>
    <w:rsid w:val="004E2885"/>
    <w:rsid w:val="004E3711"/>
    <w:rsid w:val="004E6A9B"/>
    <w:rsid w:val="0050306C"/>
    <w:rsid w:val="005055F5"/>
    <w:rsid w:val="00520D3B"/>
    <w:rsid w:val="005234ED"/>
    <w:rsid w:val="00526901"/>
    <w:rsid w:val="00527D2A"/>
    <w:rsid w:val="00532591"/>
    <w:rsid w:val="00532EE8"/>
    <w:rsid w:val="005333C9"/>
    <w:rsid w:val="00533F77"/>
    <w:rsid w:val="00535BB3"/>
    <w:rsid w:val="00536184"/>
    <w:rsid w:val="00543B14"/>
    <w:rsid w:val="0055242C"/>
    <w:rsid w:val="005539DF"/>
    <w:rsid w:val="00560423"/>
    <w:rsid w:val="00570C55"/>
    <w:rsid w:val="005712F2"/>
    <w:rsid w:val="00573311"/>
    <w:rsid w:val="00573601"/>
    <w:rsid w:val="00576C66"/>
    <w:rsid w:val="00586235"/>
    <w:rsid w:val="0058666D"/>
    <w:rsid w:val="00587299"/>
    <w:rsid w:val="0059372F"/>
    <w:rsid w:val="005A5216"/>
    <w:rsid w:val="005A730A"/>
    <w:rsid w:val="005B0FD1"/>
    <w:rsid w:val="005B1E7B"/>
    <w:rsid w:val="005B7CC0"/>
    <w:rsid w:val="005C41DA"/>
    <w:rsid w:val="005C5D44"/>
    <w:rsid w:val="005C78FC"/>
    <w:rsid w:val="005C7D6D"/>
    <w:rsid w:val="005D7262"/>
    <w:rsid w:val="005E103F"/>
    <w:rsid w:val="005E3E96"/>
    <w:rsid w:val="005E44BC"/>
    <w:rsid w:val="005E5814"/>
    <w:rsid w:val="005E6098"/>
    <w:rsid w:val="005E77BC"/>
    <w:rsid w:val="005F32A5"/>
    <w:rsid w:val="005F41CD"/>
    <w:rsid w:val="005F4568"/>
    <w:rsid w:val="006027CB"/>
    <w:rsid w:val="006028C7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3846"/>
    <w:rsid w:val="00627FE6"/>
    <w:rsid w:val="00630DC2"/>
    <w:rsid w:val="006339EF"/>
    <w:rsid w:val="00640260"/>
    <w:rsid w:val="00642B17"/>
    <w:rsid w:val="00643351"/>
    <w:rsid w:val="006454C7"/>
    <w:rsid w:val="006550C4"/>
    <w:rsid w:val="0066119D"/>
    <w:rsid w:val="00667DCD"/>
    <w:rsid w:val="00674897"/>
    <w:rsid w:val="00674A7C"/>
    <w:rsid w:val="00694431"/>
    <w:rsid w:val="006967D9"/>
    <w:rsid w:val="006971DA"/>
    <w:rsid w:val="006A2437"/>
    <w:rsid w:val="006A5AED"/>
    <w:rsid w:val="006A5D4D"/>
    <w:rsid w:val="006B28BB"/>
    <w:rsid w:val="006B44D2"/>
    <w:rsid w:val="006B5551"/>
    <w:rsid w:val="006B7CF1"/>
    <w:rsid w:val="006D70A3"/>
    <w:rsid w:val="006E0531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72ED"/>
    <w:rsid w:val="0073099A"/>
    <w:rsid w:val="00734EDE"/>
    <w:rsid w:val="007378AC"/>
    <w:rsid w:val="0074027B"/>
    <w:rsid w:val="00751C7C"/>
    <w:rsid w:val="007633C2"/>
    <w:rsid w:val="00766B7A"/>
    <w:rsid w:val="0077264C"/>
    <w:rsid w:val="00773560"/>
    <w:rsid w:val="0078009A"/>
    <w:rsid w:val="0078194F"/>
    <w:rsid w:val="00785501"/>
    <w:rsid w:val="00796756"/>
    <w:rsid w:val="00797AE3"/>
    <w:rsid w:val="007A44F4"/>
    <w:rsid w:val="007A46E0"/>
    <w:rsid w:val="007B048E"/>
    <w:rsid w:val="007B35D8"/>
    <w:rsid w:val="007B6485"/>
    <w:rsid w:val="007B65FA"/>
    <w:rsid w:val="007C5809"/>
    <w:rsid w:val="007E2BC8"/>
    <w:rsid w:val="007E3A25"/>
    <w:rsid w:val="007E51AB"/>
    <w:rsid w:val="007E75E9"/>
    <w:rsid w:val="007F5207"/>
    <w:rsid w:val="007F6278"/>
    <w:rsid w:val="00800ED1"/>
    <w:rsid w:val="00803BDD"/>
    <w:rsid w:val="00804547"/>
    <w:rsid w:val="008127FC"/>
    <w:rsid w:val="00813DE8"/>
    <w:rsid w:val="00814E0F"/>
    <w:rsid w:val="0081768A"/>
    <w:rsid w:val="00821BBE"/>
    <w:rsid w:val="008371BD"/>
    <w:rsid w:val="008375C9"/>
    <w:rsid w:val="008528B0"/>
    <w:rsid w:val="00865368"/>
    <w:rsid w:val="00866450"/>
    <w:rsid w:val="008673A6"/>
    <w:rsid w:val="00875C3F"/>
    <w:rsid w:val="00882D6E"/>
    <w:rsid w:val="00892250"/>
    <w:rsid w:val="008937A7"/>
    <w:rsid w:val="008A13F3"/>
    <w:rsid w:val="008A649D"/>
    <w:rsid w:val="008B1F06"/>
    <w:rsid w:val="008B3046"/>
    <w:rsid w:val="008B7D31"/>
    <w:rsid w:val="008C25CA"/>
    <w:rsid w:val="008C629B"/>
    <w:rsid w:val="008D550D"/>
    <w:rsid w:val="008D61B5"/>
    <w:rsid w:val="008D764D"/>
    <w:rsid w:val="008E12D3"/>
    <w:rsid w:val="008F41F1"/>
    <w:rsid w:val="008F43B5"/>
    <w:rsid w:val="008F52AA"/>
    <w:rsid w:val="008F5FF7"/>
    <w:rsid w:val="008F6547"/>
    <w:rsid w:val="008F68CB"/>
    <w:rsid w:val="008F7380"/>
    <w:rsid w:val="00905B2B"/>
    <w:rsid w:val="00910F0B"/>
    <w:rsid w:val="00911621"/>
    <w:rsid w:val="0092027E"/>
    <w:rsid w:val="0092441E"/>
    <w:rsid w:val="00927092"/>
    <w:rsid w:val="00927236"/>
    <w:rsid w:val="00937BB8"/>
    <w:rsid w:val="00942F38"/>
    <w:rsid w:val="00954D7D"/>
    <w:rsid w:val="00956322"/>
    <w:rsid w:val="00962412"/>
    <w:rsid w:val="00963607"/>
    <w:rsid w:val="00963FFC"/>
    <w:rsid w:val="00970AD0"/>
    <w:rsid w:val="00970D5A"/>
    <w:rsid w:val="00970DC7"/>
    <w:rsid w:val="0097166A"/>
    <w:rsid w:val="00973CD6"/>
    <w:rsid w:val="00974A2D"/>
    <w:rsid w:val="009833BC"/>
    <w:rsid w:val="009871BD"/>
    <w:rsid w:val="0099679F"/>
    <w:rsid w:val="009A214D"/>
    <w:rsid w:val="009A3215"/>
    <w:rsid w:val="009B1265"/>
    <w:rsid w:val="009B2690"/>
    <w:rsid w:val="009B5231"/>
    <w:rsid w:val="009C14BE"/>
    <w:rsid w:val="009C40B4"/>
    <w:rsid w:val="009C7A5B"/>
    <w:rsid w:val="009D4C9D"/>
    <w:rsid w:val="009D552B"/>
    <w:rsid w:val="009F1112"/>
    <w:rsid w:val="009F331A"/>
    <w:rsid w:val="009F3477"/>
    <w:rsid w:val="009F3F45"/>
    <w:rsid w:val="009F58B0"/>
    <w:rsid w:val="00A00872"/>
    <w:rsid w:val="00A03CD0"/>
    <w:rsid w:val="00A05603"/>
    <w:rsid w:val="00A07357"/>
    <w:rsid w:val="00A13DA4"/>
    <w:rsid w:val="00A16EED"/>
    <w:rsid w:val="00A16F0D"/>
    <w:rsid w:val="00A20980"/>
    <w:rsid w:val="00A21ED8"/>
    <w:rsid w:val="00A250A6"/>
    <w:rsid w:val="00A25D0A"/>
    <w:rsid w:val="00A32B2D"/>
    <w:rsid w:val="00A37F0D"/>
    <w:rsid w:val="00A40086"/>
    <w:rsid w:val="00A50735"/>
    <w:rsid w:val="00A5084B"/>
    <w:rsid w:val="00A560C6"/>
    <w:rsid w:val="00A62068"/>
    <w:rsid w:val="00A67A43"/>
    <w:rsid w:val="00A75824"/>
    <w:rsid w:val="00A76148"/>
    <w:rsid w:val="00A7680B"/>
    <w:rsid w:val="00A76F46"/>
    <w:rsid w:val="00A82A9D"/>
    <w:rsid w:val="00A83590"/>
    <w:rsid w:val="00A87755"/>
    <w:rsid w:val="00A90C84"/>
    <w:rsid w:val="00A93A3F"/>
    <w:rsid w:val="00A9574F"/>
    <w:rsid w:val="00A97EF7"/>
    <w:rsid w:val="00AA1C14"/>
    <w:rsid w:val="00AA7232"/>
    <w:rsid w:val="00AB00AC"/>
    <w:rsid w:val="00AB424A"/>
    <w:rsid w:val="00AC3D7E"/>
    <w:rsid w:val="00AC56D5"/>
    <w:rsid w:val="00AC7F2D"/>
    <w:rsid w:val="00AD48AD"/>
    <w:rsid w:val="00AD584D"/>
    <w:rsid w:val="00AD5D92"/>
    <w:rsid w:val="00AE144F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1855"/>
    <w:rsid w:val="00B434E5"/>
    <w:rsid w:val="00B43AEF"/>
    <w:rsid w:val="00B60037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849C3"/>
    <w:rsid w:val="00B90482"/>
    <w:rsid w:val="00B95794"/>
    <w:rsid w:val="00B9692F"/>
    <w:rsid w:val="00B96ADB"/>
    <w:rsid w:val="00B978A0"/>
    <w:rsid w:val="00BA15F2"/>
    <w:rsid w:val="00BA4729"/>
    <w:rsid w:val="00BA5E42"/>
    <w:rsid w:val="00BB18A4"/>
    <w:rsid w:val="00BB2134"/>
    <w:rsid w:val="00BB26FF"/>
    <w:rsid w:val="00BB2F8E"/>
    <w:rsid w:val="00BC056B"/>
    <w:rsid w:val="00BC14D7"/>
    <w:rsid w:val="00BC546E"/>
    <w:rsid w:val="00BD57B0"/>
    <w:rsid w:val="00BE17D6"/>
    <w:rsid w:val="00BE3462"/>
    <w:rsid w:val="00BE4F20"/>
    <w:rsid w:val="00BE52D0"/>
    <w:rsid w:val="00BE536C"/>
    <w:rsid w:val="00BE7FD1"/>
    <w:rsid w:val="00BF62FF"/>
    <w:rsid w:val="00BF730D"/>
    <w:rsid w:val="00C01A89"/>
    <w:rsid w:val="00C035DA"/>
    <w:rsid w:val="00C06D6E"/>
    <w:rsid w:val="00C0714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41D3C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740"/>
    <w:rsid w:val="00C92EA2"/>
    <w:rsid w:val="00CC02A9"/>
    <w:rsid w:val="00CC32AC"/>
    <w:rsid w:val="00CC413F"/>
    <w:rsid w:val="00CC79D7"/>
    <w:rsid w:val="00CD0F2E"/>
    <w:rsid w:val="00CD41F0"/>
    <w:rsid w:val="00CD54C7"/>
    <w:rsid w:val="00CD6013"/>
    <w:rsid w:val="00CE0836"/>
    <w:rsid w:val="00CE2D29"/>
    <w:rsid w:val="00CF1B9C"/>
    <w:rsid w:val="00CF31C6"/>
    <w:rsid w:val="00CF64C4"/>
    <w:rsid w:val="00CF7C2B"/>
    <w:rsid w:val="00D00C3D"/>
    <w:rsid w:val="00D05C74"/>
    <w:rsid w:val="00D103D8"/>
    <w:rsid w:val="00D103F6"/>
    <w:rsid w:val="00D14444"/>
    <w:rsid w:val="00D200E3"/>
    <w:rsid w:val="00D22589"/>
    <w:rsid w:val="00D22B18"/>
    <w:rsid w:val="00D23914"/>
    <w:rsid w:val="00D249E6"/>
    <w:rsid w:val="00D24A8C"/>
    <w:rsid w:val="00D25C49"/>
    <w:rsid w:val="00D43345"/>
    <w:rsid w:val="00D47A73"/>
    <w:rsid w:val="00D47EAE"/>
    <w:rsid w:val="00D55173"/>
    <w:rsid w:val="00D6072E"/>
    <w:rsid w:val="00D61623"/>
    <w:rsid w:val="00D61B46"/>
    <w:rsid w:val="00D61E68"/>
    <w:rsid w:val="00D636D3"/>
    <w:rsid w:val="00D636FE"/>
    <w:rsid w:val="00D64703"/>
    <w:rsid w:val="00D71FCB"/>
    <w:rsid w:val="00D753B0"/>
    <w:rsid w:val="00D76D75"/>
    <w:rsid w:val="00D927DF"/>
    <w:rsid w:val="00DA205F"/>
    <w:rsid w:val="00DA2137"/>
    <w:rsid w:val="00DA276D"/>
    <w:rsid w:val="00DA4F7B"/>
    <w:rsid w:val="00DA7F65"/>
    <w:rsid w:val="00DB380D"/>
    <w:rsid w:val="00DB3C45"/>
    <w:rsid w:val="00DB6C0D"/>
    <w:rsid w:val="00DC2EA6"/>
    <w:rsid w:val="00DC4158"/>
    <w:rsid w:val="00DC7813"/>
    <w:rsid w:val="00DC7E08"/>
    <w:rsid w:val="00DE0383"/>
    <w:rsid w:val="00DE2F64"/>
    <w:rsid w:val="00DE420C"/>
    <w:rsid w:val="00DF7B57"/>
    <w:rsid w:val="00E013FC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322E9"/>
    <w:rsid w:val="00E35557"/>
    <w:rsid w:val="00E4283E"/>
    <w:rsid w:val="00E44B1B"/>
    <w:rsid w:val="00E47E26"/>
    <w:rsid w:val="00E557DF"/>
    <w:rsid w:val="00E578EB"/>
    <w:rsid w:val="00E57C59"/>
    <w:rsid w:val="00E6087B"/>
    <w:rsid w:val="00E641DE"/>
    <w:rsid w:val="00E75514"/>
    <w:rsid w:val="00E82F50"/>
    <w:rsid w:val="00E85EBB"/>
    <w:rsid w:val="00E921B9"/>
    <w:rsid w:val="00E93AF0"/>
    <w:rsid w:val="00E94C72"/>
    <w:rsid w:val="00E95BCA"/>
    <w:rsid w:val="00EA49E8"/>
    <w:rsid w:val="00EA5658"/>
    <w:rsid w:val="00EB3AE5"/>
    <w:rsid w:val="00EC5353"/>
    <w:rsid w:val="00EC5A94"/>
    <w:rsid w:val="00EC7AED"/>
    <w:rsid w:val="00ED2CB8"/>
    <w:rsid w:val="00ED7C19"/>
    <w:rsid w:val="00EE0229"/>
    <w:rsid w:val="00EE0B93"/>
    <w:rsid w:val="00EE2D15"/>
    <w:rsid w:val="00EE71A9"/>
    <w:rsid w:val="00EF6A40"/>
    <w:rsid w:val="00F020DC"/>
    <w:rsid w:val="00F12663"/>
    <w:rsid w:val="00F1271A"/>
    <w:rsid w:val="00F133C2"/>
    <w:rsid w:val="00F14CC5"/>
    <w:rsid w:val="00F21669"/>
    <w:rsid w:val="00F32C49"/>
    <w:rsid w:val="00F33DD9"/>
    <w:rsid w:val="00F35A80"/>
    <w:rsid w:val="00F35DAE"/>
    <w:rsid w:val="00F36274"/>
    <w:rsid w:val="00F43570"/>
    <w:rsid w:val="00F45C41"/>
    <w:rsid w:val="00F46C0D"/>
    <w:rsid w:val="00F51E69"/>
    <w:rsid w:val="00F55389"/>
    <w:rsid w:val="00F61118"/>
    <w:rsid w:val="00F6279E"/>
    <w:rsid w:val="00F66027"/>
    <w:rsid w:val="00F66DF5"/>
    <w:rsid w:val="00F67AAE"/>
    <w:rsid w:val="00F72F1C"/>
    <w:rsid w:val="00F74653"/>
    <w:rsid w:val="00F749AB"/>
    <w:rsid w:val="00F77542"/>
    <w:rsid w:val="00F809DB"/>
    <w:rsid w:val="00F83B4C"/>
    <w:rsid w:val="00F84735"/>
    <w:rsid w:val="00F87130"/>
    <w:rsid w:val="00F92CF7"/>
    <w:rsid w:val="00FA0151"/>
    <w:rsid w:val="00FA0916"/>
    <w:rsid w:val="00FA1DB7"/>
    <w:rsid w:val="00FA6865"/>
    <w:rsid w:val="00FB131E"/>
    <w:rsid w:val="00FB36DA"/>
    <w:rsid w:val="00FB37F2"/>
    <w:rsid w:val="00FC0982"/>
    <w:rsid w:val="00FC1057"/>
    <w:rsid w:val="00FC114E"/>
    <w:rsid w:val="00FC4ADC"/>
    <w:rsid w:val="00FD31CB"/>
    <w:rsid w:val="00FD49AF"/>
    <w:rsid w:val="00FE41B9"/>
    <w:rsid w:val="00FE5D36"/>
    <w:rsid w:val="00FF4496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C648EC2"/>
  <w15:docId w15:val="{AB8CDFFD-F722-4A4C-9ECE-DE17454C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60037"/>
    <w:pPr>
      <w:numPr>
        <w:numId w:val="17"/>
      </w:numPr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  <w:style w:type="paragraph" w:customStyle="1" w:styleId="FormatvorlageVor6Pt">
    <w:name w:val="Formatvorlage Vor:  6 Pt."/>
    <w:basedOn w:val="Standard"/>
    <w:rsid w:val="00973CD6"/>
    <w:pPr>
      <w:spacing w:before="60" w:after="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D91E2-90DA-4F5C-B3B3-9FC0272C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5</Pages>
  <Words>798</Words>
  <Characters>6453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Hoyme, D.</cp:lastModifiedBy>
  <cp:revision>23</cp:revision>
  <cp:lastPrinted>2019-03-12T09:12:00Z</cp:lastPrinted>
  <dcterms:created xsi:type="dcterms:W3CDTF">2020-04-20T15:19:00Z</dcterms:created>
  <dcterms:modified xsi:type="dcterms:W3CDTF">2026-05-08T13:42:00Z</dcterms:modified>
</cp:coreProperties>
</file>